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62BF7F" w14:textId="131EE479" w:rsidR="004356D0" w:rsidRPr="004356D0" w:rsidRDefault="004356D0" w:rsidP="004356D0">
      <w:pPr>
        <w:widowControl w:val="0"/>
        <w:tabs>
          <w:tab w:val="right" w:pos="9630"/>
          <w:tab w:val="right" w:pos="13323"/>
        </w:tabs>
        <w:spacing w:after="0"/>
        <w:rPr>
          <w:rFonts w:ascii="Arial" w:eastAsiaTheme="minorEastAsia" w:hAnsi="Arial" w:cs="Arial"/>
          <w:b/>
          <w:noProof/>
          <w:sz w:val="24"/>
          <w:szCs w:val="24"/>
          <w:lang w:eastAsia="ja-JP"/>
        </w:rPr>
      </w:pPr>
      <w:r w:rsidRPr="004356D0">
        <w:rPr>
          <w:rFonts w:ascii="Arial" w:eastAsiaTheme="minorEastAsia" w:hAnsi="Arial" w:cs="Arial"/>
          <w:b/>
          <w:noProof/>
          <w:sz w:val="24"/>
          <w:szCs w:val="24"/>
        </w:rPr>
        <w:t>3GPP TSG-RAN WG4 Meeting #104-e</w:t>
      </w:r>
      <w:r w:rsidRPr="004356D0">
        <w:rPr>
          <w:rFonts w:ascii="Arial" w:eastAsiaTheme="minorEastAsia" w:hAnsi="Arial" w:cs="Arial"/>
          <w:b/>
          <w:noProof/>
          <w:sz w:val="24"/>
          <w:szCs w:val="24"/>
        </w:rPr>
        <w:tab/>
      </w:r>
      <w:r w:rsidR="00E10A8D" w:rsidRPr="00E10A8D">
        <w:rPr>
          <w:rFonts w:ascii="Arial" w:eastAsiaTheme="minorEastAsia" w:hAnsi="Arial" w:cs="Arial"/>
          <w:b/>
          <w:noProof/>
          <w:color w:val="000000"/>
          <w:sz w:val="24"/>
          <w:szCs w:val="24"/>
        </w:rPr>
        <w:t>R4-2214006</w:t>
      </w:r>
    </w:p>
    <w:p w14:paraId="79593DDB" w14:textId="77777777" w:rsidR="004356D0" w:rsidRPr="004356D0" w:rsidRDefault="004356D0" w:rsidP="004356D0">
      <w:pPr>
        <w:widowControl w:val="0"/>
        <w:spacing w:after="0"/>
        <w:rPr>
          <w:rFonts w:ascii="Arial" w:eastAsiaTheme="minorEastAsia" w:hAnsi="Arial" w:cs="Arial"/>
          <w:b/>
          <w:bCs/>
          <w:noProof/>
          <w:sz w:val="24"/>
          <w:szCs w:val="24"/>
        </w:rPr>
      </w:pPr>
      <w:r w:rsidRPr="004356D0">
        <w:rPr>
          <w:rFonts w:ascii="Arial" w:eastAsia="SimSun" w:hAnsi="Arial"/>
          <w:b/>
          <w:noProof/>
          <w:sz w:val="24"/>
          <w:szCs w:val="24"/>
          <w:lang w:eastAsia="zh-CN"/>
        </w:rPr>
        <w:t xml:space="preserve">Online Meeting, </w:t>
      </w:r>
      <w:r w:rsidRPr="004356D0">
        <w:rPr>
          <w:rFonts w:ascii="Arial" w:eastAsiaTheme="minorEastAsia" w:hAnsi="Arial" w:cs="Arial"/>
          <w:b/>
          <w:bCs/>
          <w:noProof/>
          <w:sz w:val="24"/>
          <w:szCs w:val="24"/>
        </w:rPr>
        <w:t>15 – 26 August 2022</w:t>
      </w:r>
    </w:p>
    <w:p w14:paraId="6FA6E8C7" w14:textId="77777777" w:rsidR="004356D0" w:rsidRPr="004356D0" w:rsidRDefault="004356D0" w:rsidP="004356D0">
      <w:pPr>
        <w:jc w:val="center"/>
        <w:rPr>
          <w:rFonts w:ascii="Arial" w:eastAsiaTheme="minorEastAsia" w:hAnsi="Arial" w:cs="Arial"/>
          <w:b/>
          <w:sz w:val="36"/>
        </w:rPr>
      </w:pPr>
      <w:r w:rsidRPr="004356D0">
        <w:rPr>
          <w:rFonts w:ascii="Arial" w:eastAsiaTheme="minorEastAsia" w:hAnsi="Arial" w:cs="Arial"/>
          <w:b/>
          <w:sz w:val="36"/>
        </w:rPr>
        <w:br/>
      </w:r>
      <w:r w:rsidRPr="004356D0">
        <w:rPr>
          <w:rFonts w:ascii="Arial" w:eastAsiaTheme="minorEastAsia" w:hAnsi="Arial" w:cs="Arial"/>
          <w:b/>
          <w:sz w:val="36"/>
        </w:rPr>
        <w:br/>
      </w:r>
      <w:r w:rsidRPr="004356D0">
        <w:rPr>
          <w:rFonts w:ascii="Arial" w:eastAsiaTheme="minorEastAsia" w:hAnsi="Arial" w:cs="Arial"/>
          <w:b/>
          <w:sz w:val="36"/>
        </w:rPr>
        <w:br/>
        <w:t>Third Generation Partnership Project (3GPP™)</w:t>
      </w:r>
    </w:p>
    <w:p w14:paraId="713CFB9F" w14:textId="0FE069F0" w:rsidR="004356D0" w:rsidRPr="004356D0" w:rsidRDefault="004356D0" w:rsidP="004356D0">
      <w:pPr>
        <w:jc w:val="center"/>
        <w:rPr>
          <w:rFonts w:ascii="Arial" w:eastAsiaTheme="minorEastAsia" w:hAnsi="Arial" w:cs="Arial"/>
          <w:b/>
          <w:sz w:val="32"/>
        </w:rPr>
      </w:pPr>
      <w:r w:rsidRPr="004356D0">
        <w:rPr>
          <w:rFonts w:ascii="Arial" w:eastAsiaTheme="minorEastAsia" w:hAnsi="Arial" w:cs="Arial"/>
          <w:b/>
          <w:sz w:val="32"/>
        </w:rPr>
        <w:br/>
      </w:r>
      <w:r w:rsidRPr="004356D0">
        <w:rPr>
          <w:rFonts w:ascii="Arial" w:eastAsiaTheme="minorEastAsia" w:hAnsi="Arial" w:cs="Arial"/>
          <w:b/>
          <w:sz w:val="32"/>
        </w:rPr>
        <w:br/>
        <w:t>Meeting Report</w:t>
      </w:r>
      <w:r w:rsidRPr="004356D0">
        <w:rPr>
          <w:rFonts w:ascii="Arial" w:eastAsiaTheme="minorEastAsia" w:hAnsi="Arial" w:cs="Arial"/>
          <w:b/>
          <w:sz w:val="32"/>
        </w:rPr>
        <w:br/>
        <w:t>for</w:t>
      </w:r>
      <w:r w:rsidRPr="004356D0">
        <w:rPr>
          <w:rFonts w:ascii="Arial" w:eastAsiaTheme="minorEastAsia" w:hAnsi="Arial" w:cs="Arial"/>
          <w:b/>
          <w:sz w:val="32"/>
        </w:rPr>
        <w:br/>
        <w:t>TSG RAN WG4</w:t>
      </w:r>
      <w:r w:rsidRPr="004356D0">
        <w:rPr>
          <w:rFonts w:ascii="Arial" w:eastAsiaTheme="minorEastAsia" w:hAnsi="Arial" w:cs="Arial"/>
          <w:b/>
          <w:sz w:val="32"/>
        </w:rPr>
        <w:br/>
        <w:t>meeting: 103-e</w:t>
      </w:r>
    </w:p>
    <w:p w14:paraId="4B8E012A" w14:textId="77777777" w:rsidR="004356D0" w:rsidRPr="004356D0" w:rsidRDefault="004356D0" w:rsidP="004356D0">
      <w:pPr>
        <w:jc w:val="center"/>
        <w:rPr>
          <w:rFonts w:ascii="Arial" w:eastAsiaTheme="minorEastAsia" w:hAnsi="Arial" w:cs="Arial"/>
          <w:b/>
          <w:sz w:val="32"/>
        </w:rPr>
      </w:pPr>
      <w:r w:rsidRPr="004356D0">
        <w:rPr>
          <w:rFonts w:ascii="Arial" w:eastAsiaTheme="minorEastAsia" w:hAnsi="Arial" w:cs="Arial"/>
          <w:b/>
          <w:sz w:val="32"/>
        </w:rPr>
        <w:t>Electronic Meeting, Online, 09/05/2022 to 20/05/2022</w:t>
      </w:r>
    </w:p>
    <w:p w14:paraId="059A8E1B" w14:textId="590E3AB2" w:rsidR="007943A2" w:rsidRDefault="004356D0" w:rsidP="004356D0">
      <w:pPr>
        <w:pStyle w:val="Heading2"/>
      </w:pPr>
      <w:r w:rsidRPr="004356D0">
        <w:rPr>
          <w:rFonts w:eastAsiaTheme="minorEastAsia" w:cs="Arial"/>
          <w:b/>
          <w:bCs/>
          <w:color w:val="000000"/>
          <w:sz w:val="24"/>
          <w:szCs w:val="24"/>
        </w:rPr>
        <w:br w:type="page"/>
      </w:r>
      <w:r w:rsidR="007943A2">
        <w:lastRenderedPageBreak/>
        <w:t>Annex A: Contribution documents and status</w:t>
      </w:r>
    </w:p>
    <w:p w14:paraId="3FFD61D7" w14:textId="77777777" w:rsidR="007943A2" w:rsidRDefault="007943A2" w:rsidP="007943A2">
      <w:pPr>
        <w:pStyle w:val="TH"/>
      </w:pPr>
    </w:p>
    <w:p w14:paraId="462E82A6" w14:textId="77777777" w:rsidR="00814F75" w:rsidRPr="00814F75" w:rsidRDefault="00814F75" w:rsidP="00814F75">
      <w:r w:rsidRPr="00814F75">
        <w:t>See excel file attached to this report.</w:t>
      </w:r>
    </w:p>
    <w:p w14:paraId="5AE63197" w14:textId="77777777" w:rsidR="007943A2" w:rsidRDefault="007943A2" w:rsidP="007943A2"/>
    <w:p w14:paraId="16934DD4" w14:textId="77777777" w:rsidR="007943A2" w:rsidRDefault="007943A2" w:rsidP="007943A2">
      <w:pPr>
        <w:pStyle w:val="Heading2"/>
      </w:pPr>
      <w:r>
        <w:br w:type="page"/>
      </w:r>
      <w:r>
        <w:lastRenderedPageBreak/>
        <w:t>Annex B: List of change requests</w:t>
      </w:r>
    </w:p>
    <w:p w14:paraId="0024C59F" w14:textId="77777777" w:rsidR="007943A2" w:rsidRDefault="007943A2" w:rsidP="007943A2">
      <w:pPr>
        <w:pStyle w:val="TH"/>
      </w:pPr>
    </w:p>
    <w:tbl>
      <w:tblPr>
        <w:tblStyle w:val="TableGrid"/>
        <w:tblW w:w="5000" w:type="pct"/>
        <w:tblLayout w:type="fixed"/>
        <w:tblLook w:val="04A0" w:firstRow="1" w:lastRow="0" w:firstColumn="1" w:lastColumn="0" w:noHBand="0" w:noVBand="1"/>
      </w:tblPr>
      <w:tblGrid>
        <w:gridCol w:w="1128"/>
        <w:gridCol w:w="1562"/>
        <w:gridCol w:w="992"/>
        <w:gridCol w:w="849"/>
        <w:gridCol w:w="709"/>
        <w:gridCol w:w="566"/>
        <w:gridCol w:w="711"/>
        <w:gridCol w:w="566"/>
        <w:gridCol w:w="1560"/>
        <w:gridCol w:w="986"/>
      </w:tblGrid>
      <w:tr w:rsidR="00D32116" w14:paraId="5B3D9130" w14:textId="77777777" w:rsidTr="003F23A7">
        <w:tc>
          <w:tcPr>
            <w:tcW w:w="586" w:type="pct"/>
          </w:tcPr>
          <w:p w14:paraId="6405F285" w14:textId="63F7D7BF" w:rsidR="007943A2" w:rsidRDefault="007943A2" w:rsidP="007943A2">
            <w:pPr>
              <w:pStyle w:val="TAH"/>
            </w:pPr>
            <w:r>
              <w:t>Document</w:t>
            </w:r>
          </w:p>
        </w:tc>
        <w:tc>
          <w:tcPr>
            <w:tcW w:w="811" w:type="pct"/>
          </w:tcPr>
          <w:p w14:paraId="5335B84C" w14:textId="361C9726" w:rsidR="007943A2" w:rsidRDefault="007943A2" w:rsidP="007943A2">
            <w:pPr>
              <w:pStyle w:val="TAH"/>
            </w:pPr>
            <w:r>
              <w:t>Title</w:t>
            </w:r>
          </w:p>
        </w:tc>
        <w:tc>
          <w:tcPr>
            <w:tcW w:w="515" w:type="pct"/>
          </w:tcPr>
          <w:p w14:paraId="4EEC2F99" w14:textId="01DF61B4" w:rsidR="007943A2" w:rsidRDefault="007943A2" w:rsidP="007943A2">
            <w:pPr>
              <w:pStyle w:val="TAH"/>
            </w:pPr>
            <w:r>
              <w:t>Source</w:t>
            </w:r>
          </w:p>
        </w:tc>
        <w:tc>
          <w:tcPr>
            <w:tcW w:w="441" w:type="pct"/>
          </w:tcPr>
          <w:p w14:paraId="55EAE150" w14:textId="71B3E225" w:rsidR="007943A2" w:rsidRDefault="007943A2" w:rsidP="007943A2">
            <w:pPr>
              <w:pStyle w:val="TAH"/>
            </w:pPr>
            <w:r>
              <w:t>Spec</w:t>
            </w:r>
          </w:p>
        </w:tc>
        <w:tc>
          <w:tcPr>
            <w:tcW w:w="368" w:type="pct"/>
          </w:tcPr>
          <w:p w14:paraId="2ED2A702" w14:textId="1CF7A8A5" w:rsidR="007943A2" w:rsidRDefault="007943A2" w:rsidP="007943A2">
            <w:pPr>
              <w:pStyle w:val="TAH"/>
            </w:pPr>
            <w:r>
              <w:t>CR</w:t>
            </w:r>
          </w:p>
        </w:tc>
        <w:tc>
          <w:tcPr>
            <w:tcW w:w="294" w:type="pct"/>
          </w:tcPr>
          <w:p w14:paraId="625DD59C" w14:textId="640D8E71" w:rsidR="007943A2" w:rsidRDefault="007943A2" w:rsidP="007943A2">
            <w:pPr>
              <w:pStyle w:val="TAH"/>
            </w:pPr>
            <w:r>
              <w:t>Rev</w:t>
            </w:r>
          </w:p>
        </w:tc>
        <w:tc>
          <w:tcPr>
            <w:tcW w:w="369" w:type="pct"/>
          </w:tcPr>
          <w:p w14:paraId="44D8B25D" w14:textId="771E7058" w:rsidR="007943A2" w:rsidRDefault="007943A2" w:rsidP="007943A2">
            <w:pPr>
              <w:pStyle w:val="TAH"/>
            </w:pPr>
            <w:r>
              <w:t>Rel</w:t>
            </w:r>
          </w:p>
        </w:tc>
        <w:tc>
          <w:tcPr>
            <w:tcW w:w="294" w:type="pct"/>
          </w:tcPr>
          <w:p w14:paraId="483F7AD1" w14:textId="65C8E45D" w:rsidR="007943A2" w:rsidRDefault="007943A2" w:rsidP="007943A2">
            <w:pPr>
              <w:pStyle w:val="TAH"/>
            </w:pPr>
            <w:r>
              <w:t>Cat</w:t>
            </w:r>
          </w:p>
        </w:tc>
        <w:tc>
          <w:tcPr>
            <w:tcW w:w="810" w:type="pct"/>
          </w:tcPr>
          <w:p w14:paraId="46578662" w14:textId="66EDC27D" w:rsidR="007943A2" w:rsidRDefault="007943A2" w:rsidP="007943A2">
            <w:pPr>
              <w:pStyle w:val="TAH"/>
            </w:pPr>
            <w:r>
              <w:t>WI</w:t>
            </w:r>
          </w:p>
        </w:tc>
        <w:tc>
          <w:tcPr>
            <w:tcW w:w="512" w:type="pct"/>
          </w:tcPr>
          <w:p w14:paraId="26CB2B01" w14:textId="4A4B152B" w:rsidR="007943A2" w:rsidRDefault="007943A2" w:rsidP="007943A2">
            <w:pPr>
              <w:pStyle w:val="TAH"/>
            </w:pPr>
            <w:r>
              <w:t>Decision</w:t>
            </w:r>
          </w:p>
        </w:tc>
      </w:tr>
      <w:tr w:rsidR="00D32116" w14:paraId="477C78BA" w14:textId="77777777" w:rsidTr="003F23A7">
        <w:tc>
          <w:tcPr>
            <w:tcW w:w="586" w:type="pct"/>
          </w:tcPr>
          <w:p w14:paraId="60619FAA" w14:textId="0D3057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R4-2209653</w:t>
            </w:r>
          </w:p>
        </w:tc>
        <w:tc>
          <w:tcPr>
            <w:tcW w:w="811" w:type="pct"/>
          </w:tcPr>
          <w:p w14:paraId="1C371EB1" w14:textId="129030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34.124: corrections of the UTRA UE EMC specification, Rel-17</w:t>
            </w:r>
          </w:p>
        </w:tc>
        <w:tc>
          <w:tcPr>
            <w:tcW w:w="515" w:type="pct"/>
          </w:tcPr>
          <w:p w14:paraId="09A12F4A" w14:textId="40AA40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079FEC33" w14:textId="5E844A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34.124</w:t>
            </w:r>
          </w:p>
        </w:tc>
        <w:tc>
          <w:tcPr>
            <w:tcW w:w="368" w:type="pct"/>
          </w:tcPr>
          <w:p w14:paraId="1D350A7D" w14:textId="1429A3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94" w:type="pct"/>
          </w:tcPr>
          <w:p w14:paraId="16E02C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16768C" w14:textId="1C66D1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CE9DDE" w14:textId="2F8FD7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8B32A7" w14:textId="3C4CF2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512304D0" w14:textId="6EED93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9C35771" w14:textId="77777777" w:rsidTr="003F23A7">
        <w:tc>
          <w:tcPr>
            <w:tcW w:w="586" w:type="pct"/>
          </w:tcPr>
          <w:p w14:paraId="40F1A2CF" w14:textId="35FE7D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R4-2207644</w:t>
            </w:r>
          </w:p>
        </w:tc>
        <w:tc>
          <w:tcPr>
            <w:tcW w:w="811" w:type="pct"/>
          </w:tcPr>
          <w:p w14:paraId="10FFAAE1" w14:textId="7F27C7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LTE-A inter-band CA for x bands (x=3,4,5) DL with 2 bands UL to TS36.101</w:t>
            </w:r>
          </w:p>
        </w:tc>
        <w:tc>
          <w:tcPr>
            <w:tcW w:w="515" w:type="pct"/>
          </w:tcPr>
          <w:p w14:paraId="3B4B3EBF" w14:textId="340A99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UK</w:t>
            </w:r>
          </w:p>
        </w:tc>
        <w:tc>
          <w:tcPr>
            <w:tcW w:w="441" w:type="pct"/>
          </w:tcPr>
          <w:p w14:paraId="50B30A64" w14:textId="15A714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FA27278" w14:textId="45D8DE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5859</w:t>
            </w:r>
          </w:p>
        </w:tc>
        <w:tc>
          <w:tcPr>
            <w:tcW w:w="294" w:type="pct"/>
          </w:tcPr>
          <w:p w14:paraId="160E652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4A3618" w14:textId="2BE230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0A1CC5" w14:textId="1F768E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9FE9A8B" w14:textId="2252F0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LTE_CA_R17_xBDL_2BUL-Core</w:t>
            </w:r>
          </w:p>
        </w:tc>
        <w:tc>
          <w:tcPr>
            <w:tcW w:w="512" w:type="pct"/>
          </w:tcPr>
          <w:p w14:paraId="777B8C54" w14:textId="62CF04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A8A738F" w14:textId="77777777" w:rsidTr="003F23A7">
        <w:tc>
          <w:tcPr>
            <w:tcW w:w="586" w:type="pct"/>
          </w:tcPr>
          <w:p w14:paraId="67C492C5" w14:textId="3C800F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R4-2207665</w:t>
            </w:r>
          </w:p>
        </w:tc>
        <w:tc>
          <w:tcPr>
            <w:tcW w:w="811" w:type="pct"/>
          </w:tcPr>
          <w:p w14:paraId="7B3F7817" w14:textId="17D28C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36101-h50 adding fallbacks</w:t>
            </w:r>
          </w:p>
        </w:tc>
        <w:tc>
          <w:tcPr>
            <w:tcW w:w="515" w:type="pct"/>
          </w:tcPr>
          <w:p w14:paraId="4CEEF31B" w14:textId="03615C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05F12A41" w14:textId="4936E6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0FEEB21E" w14:textId="5A37DC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5860</w:t>
            </w:r>
          </w:p>
        </w:tc>
        <w:tc>
          <w:tcPr>
            <w:tcW w:w="294" w:type="pct"/>
          </w:tcPr>
          <w:p w14:paraId="5333EC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0CC45B" w14:textId="2C114C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D5A06A" w14:textId="2EB25A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C77D5AD" w14:textId="0B501A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4C4D3F83" w14:textId="1B18FE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F5E3473" w14:textId="77777777" w:rsidTr="003F23A7">
        <w:tc>
          <w:tcPr>
            <w:tcW w:w="586" w:type="pct"/>
          </w:tcPr>
          <w:p w14:paraId="2DBEA745" w14:textId="1C0EF6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R4-2210709</w:t>
            </w:r>
          </w:p>
        </w:tc>
        <w:tc>
          <w:tcPr>
            <w:tcW w:w="811" w:type="pct"/>
          </w:tcPr>
          <w:p w14:paraId="0623DEFB" w14:textId="050C79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36101-h50 adding fallbacks</w:t>
            </w:r>
          </w:p>
        </w:tc>
        <w:tc>
          <w:tcPr>
            <w:tcW w:w="515" w:type="pct"/>
          </w:tcPr>
          <w:p w14:paraId="292DFFA7" w14:textId="4AA7FC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4B5738C" w14:textId="2997C2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01E9F72" w14:textId="3E17A6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5860</w:t>
            </w:r>
          </w:p>
        </w:tc>
        <w:tc>
          <w:tcPr>
            <w:tcW w:w="294" w:type="pct"/>
          </w:tcPr>
          <w:p w14:paraId="51D7AD3B" w14:textId="2C59946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A1DA1F3" w14:textId="039EC1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DAC83C" w14:textId="7C80B0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D40814A" w14:textId="700991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EAC9F0A" w14:textId="3A26E1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228236D" w14:textId="77777777" w:rsidTr="003F23A7">
        <w:tc>
          <w:tcPr>
            <w:tcW w:w="586" w:type="pct"/>
          </w:tcPr>
          <w:p w14:paraId="5AF6D154" w14:textId="78E3D4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R4-2208405</w:t>
            </w:r>
          </w:p>
        </w:tc>
        <w:tc>
          <w:tcPr>
            <w:tcW w:w="811" w:type="pct"/>
          </w:tcPr>
          <w:p w14:paraId="49C9588F" w14:textId="576E66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36.101- add BCS 1 for band8 intra-band contiguous CA</w:t>
            </w:r>
          </w:p>
        </w:tc>
        <w:tc>
          <w:tcPr>
            <w:tcW w:w="515" w:type="pct"/>
          </w:tcPr>
          <w:p w14:paraId="4C574602" w14:textId="415ECA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4B258F52" w14:textId="6C861C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AF81966" w14:textId="6FFCE5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5861</w:t>
            </w:r>
          </w:p>
        </w:tc>
        <w:tc>
          <w:tcPr>
            <w:tcW w:w="294" w:type="pct"/>
          </w:tcPr>
          <w:p w14:paraId="1AF34B6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9F7C51" w14:textId="53EBF5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70EC1E" w14:textId="1E405C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61F19AF" w14:textId="2629CE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222936CD" w14:textId="2CD784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D4E0195" w14:textId="77777777" w:rsidTr="003F23A7">
        <w:tc>
          <w:tcPr>
            <w:tcW w:w="586" w:type="pct"/>
          </w:tcPr>
          <w:p w14:paraId="599F1DBB" w14:textId="649FA9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R4-2208648</w:t>
            </w:r>
          </w:p>
        </w:tc>
        <w:tc>
          <w:tcPr>
            <w:tcW w:w="811" w:type="pct"/>
          </w:tcPr>
          <w:p w14:paraId="4844774F" w14:textId="5C2C69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R17 3DL 1 UL CA band combinations to TS 36.101</w:t>
            </w:r>
          </w:p>
        </w:tc>
        <w:tc>
          <w:tcPr>
            <w:tcW w:w="515" w:type="pct"/>
          </w:tcPr>
          <w:p w14:paraId="05A1EC84" w14:textId="2EDBBD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 Technologies France</w:t>
            </w:r>
          </w:p>
        </w:tc>
        <w:tc>
          <w:tcPr>
            <w:tcW w:w="441" w:type="pct"/>
          </w:tcPr>
          <w:p w14:paraId="2FFB3D20" w14:textId="3EF9AE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464BECE" w14:textId="0B9EBC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5862</w:t>
            </w:r>
          </w:p>
        </w:tc>
        <w:tc>
          <w:tcPr>
            <w:tcW w:w="294" w:type="pct"/>
          </w:tcPr>
          <w:p w14:paraId="37F8B7E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B51028" w14:textId="63B02A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39C18C" w14:textId="784E9B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EC2EABA" w14:textId="7ABAC0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512" w:type="pct"/>
          </w:tcPr>
          <w:p w14:paraId="76B3DDB9" w14:textId="6984BD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3563E41" w14:textId="77777777" w:rsidTr="003F23A7">
        <w:tc>
          <w:tcPr>
            <w:tcW w:w="586" w:type="pct"/>
          </w:tcPr>
          <w:p w14:paraId="629EA7A4" w14:textId="2E9F28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R4-2208669</w:t>
            </w:r>
          </w:p>
        </w:tc>
        <w:tc>
          <w:tcPr>
            <w:tcW w:w="811" w:type="pct"/>
          </w:tcPr>
          <w:p w14:paraId="7B923111" w14:textId="2AE329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TS36.101: Rel-17 LTE inter-band CA for 2 bands DL and 1 band UL CA</w:t>
            </w:r>
          </w:p>
        </w:tc>
        <w:tc>
          <w:tcPr>
            <w:tcW w:w="515" w:type="pct"/>
          </w:tcPr>
          <w:p w14:paraId="327147FF" w14:textId="67C288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3EE3CDFD" w14:textId="2D05C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44624045" w14:textId="529189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5863</w:t>
            </w:r>
          </w:p>
        </w:tc>
        <w:tc>
          <w:tcPr>
            <w:tcW w:w="294" w:type="pct"/>
          </w:tcPr>
          <w:p w14:paraId="08487D5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FD707C" w14:textId="344217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D124E2" w14:textId="668E3F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A80B1CB" w14:textId="7A245C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512" w:type="pct"/>
          </w:tcPr>
          <w:p w14:paraId="26317B5C" w14:textId="5FFF04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42EDF4F" w14:textId="77777777" w:rsidTr="003F23A7">
        <w:tc>
          <w:tcPr>
            <w:tcW w:w="586" w:type="pct"/>
          </w:tcPr>
          <w:p w14:paraId="2E3A8C59" w14:textId="7539CE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R4-2209017</w:t>
            </w:r>
          </w:p>
        </w:tc>
        <w:tc>
          <w:tcPr>
            <w:tcW w:w="811" w:type="pct"/>
          </w:tcPr>
          <w:p w14:paraId="172704D5" w14:textId="45A319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CA_1A-1A-38A_BCS0</w:t>
            </w:r>
          </w:p>
        </w:tc>
        <w:tc>
          <w:tcPr>
            <w:tcW w:w="515" w:type="pct"/>
          </w:tcPr>
          <w:p w14:paraId="4EF11254" w14:textId="1D03D3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1590E24" w14:textId="36D675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0802497" w14:textId="5C5638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5864</w:t>
            </w:r>
          </w:p>
        </w:tc>
        <w:tc>
          <w:tcPr>
            <w:tcW w:w="294" w:type="pct"/>
          </w:tcPr>
          <w:p w14:paraId="6F08807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34ECE9" w14:textId="72D508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716967" w14:textId="71B967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2E58E8D" w14:textId="70C09C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512" w:type="pct"/>
          </w:tcPr>
          <w:p w14:paraId="2B9A940F" w14:textId="2843C2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2912177B" w14:textId="77777777" w:rsidTr="003F23A7">
        <w:tc>
          <w:tcPr>
            <w:tcW w:w="586" w:type="pct"/>
          </w:tcPr>
          <w:p w14:paraId="74717A36" w14:textId="361B93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R4-2209018</w:t>
            </w:r>
          </w:p>
        </w:tc>
        <w:tc>
          <w:tcPr>
            <w:tcW w:w="811" w:type="pct"/>
          </w:tcPr>
          <w:p w14:paraId="406A561D" w14:textId="5B0738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CA_1A-1A-3A-38A_BCS0 and CA_1A-1A-3C-38A_BCS0</w:t>
            </w:r>
          </w:p>
        </w:tc>
        <w:tc>
          <w:tcPr>
            <w:tcW w:w="515" w:type="pct"/>
          </w:tcPr>
          <w:p w14:paraId="4A7670F9" w14:textId="3F05D5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CD8E383" w14:textId="5DE8F3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79CF75F" w14:textId="4CC0B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5865</w:t>
            </w:r>
          </w:p>
        </w:tc>
        <w:tc>
          <w:tcPr>
            <w:tcW w:w="294" w:type="pct"/>
          </w:tcPr>
          <w:p w14:paraId="0BCAEF1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436807" w14:textId="190663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BFA9521" w14:textId="2524C0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73802DB" w14:textId="0DEE71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512" w:type="pct"/>
          </w:tcPr>
          <w:p w14:paraId="6AD283AB" w14:textId="0F80F5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6F8C6FE" w14:textId="77777777" w:rsidTr="003F23A7">
        <w:tc>
          <w:tcPr>
            <w:tcW w:w="586" w:type="pct"/>
          </w:tcPr>
          <w:p w14:paraId="4C4FF03F" w14:textId="20F6E4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R4-2209019</w:t>
            </w:r>
          </w:p>
        </w:tc>
        <w:tc>
          <w:tcPr>
            <w:tcW w:w="811" w:type="pct"/>
          </w:tcPr>
          <w:p w14:paraId="31C08E35" w14:textId="3AB92C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for 36.101 to add CA_1A-1A-7A-38A_BCS0</w:t>
            </w:r>
          </w:p>
        </w:tc>
        <w:tc>
          <w:tcPr>
            <w:tcW w:w="515" w:type="pct"/>
          </w:tcPr>
          <w:p w14:paraId="431C619E" w14:textId="6CDD5F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2D9C67D" w14:textId="03B6AE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7A065F3" w14:textId="125E45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5866</w:t>
            </w:r>
          </w:p>
        </w:tc>
        <w:tc>
          <w:tcPr>
            <w:tcW w:w="294" w:type="pct"/>
          </w:tcPr>
          <w:p w14:paraId="0F74127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F61EDF" w14:textId="459EE4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0B4C91" w14:textId="7BB977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78544BF" w14:textId="1525AC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LTE_CA_R17_3BDL_1BUL-Core</w:t>
            </w:r>
          </w:p>
        </w:tc>
        <w:tc>
          <w:tcPr>
            <w:tcW w:w="512" w:type="pct"/>
          </w:tcPr>
          <w:p w14:paraId="0EAB26B6" w14:textId="61647D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159DF256" w14:textId="77777777" w:rsidTr="003F23A7">
        <w:tc>
          <w:tcPr>
            <w:tcW w:w="586" w:type="pct"/>
          </w:tcPr>
          <w:p w14:paraId="10884B88" w14:textId="67669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R4-2209109</w:t>
            </w:r>
          </w:p>
        </w:tc>
        <w:tc>
          <w:tcPr>
            <w:tcW w:w="811" w:type="pct"/>
          </w:tcPr>
          <w:p w14:paraId="57C65C46" w14:textId="65A0B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 CA corrections R17</w:t>
            </w:r>
          </w:p>
        </w:tc>
        <w:tc>
          <w:tcPr>
            <w:tcW w:w="515" w:type="pct"/>
          </w:tcPr>
          <w:p w14:paraId="6FCEC849" w14:textId="62D695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6AE69712" w14:textId="5D3FB9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B3E85CD" w14:textId="70BFB7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5867</w:t>
            </w:r>
          </w:p>
        </w:tc>
        <w:tc>
          <w:tcPr>
            <w:tcW w:w="294" w:type="pct"/>
          </w:tcPr>
          <w:p w14:paraId="189FD1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342484" w14:textId="05E384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69A4B5" w14:textId="045B46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4E09BE7" w14:textId="3CB9CE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LTE_CA_R17_2BDL_1BUL-Core</w:t>
            </w:r>
          </w:p>
        </w:tc>
        <w:tc>
          <w:tcPr>
            <w:tcW w:w="512" w:type="pct"/>
          </w:tcPr>
          <w:p w14:paraId="77C9D930" w14:textId="3F2451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8EF1E32" w14:textId="77777777" w:rsidTr="003F23A7">
        <w:tc>
          <w:tcPr>
            <w:tcW w:w="586" w:type="pct"/>
          </w:tcPr>
          <w:p w14:paraId="4A1EA3D5" w14:textId="08666A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R4-2209173</w:t>
            </w:r>
          </w:p>
        </w:tc>
        <w:tc>
          <w:tcPr>
            <w:tcW w:w="811" w:type="pct"/>
          </w:tcPr>
          <w:p w14:paraId="147FFD32" w14:textId="5C1F5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36.101: Introduction of completed LTE CA for 2 bands DL with 2 bands UL (Rel-17)</w:t>
            </w:r>
          </w:p>
        </w:tc>
        <w:tc>
          <w:tcPr>
            <w:tcW w:w="515" w:type="pct"/>
          </w:tcPr>
          <w:p w14:paraId="0D212056" w14:textId="38687C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AE24D6C" w14:textId="1B8CB6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6C0FB54" w14:textId="004FE2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5868</w:t>
            </w:r>
          </w:p>
        </w:tc>
        <w:tc>
          <w:tcPr>
            <w:tcW w:w="294" w:type="pct"/>
          </w:tcPr>
          <w:p w14:paraId="1476B03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52FAA2" w14:textId="13C253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65EBBA" w14:textId="210F08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B10EDFF" w14:textId="58CCBE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LTE_CA_R17_2BDL_2BUL-Core</w:t>
            </w:r>
          </w:p>
        </w:tc>
        <w:tc>
          <w:tcPr>
            <w:tcW w:w="512" w:type="pct"/>
          </w:tcPr>
          <w:p w14:paraId="03874F05" w14:textId="41A5D5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536B0B5" w14:textId="77777777" w:rsidTr="003F23A7">
        <w:tc>
          <w:tcPr>
            <w:tcW w:w="586" w:type="pct"/>
          </w:tcPr>
          <w:p w14:paraId="5464297C" w14:textId="4E25F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R4-2209318</w:t>
            </w:r>
          </w:p>
        </w:tc>
        <w:tc>
          <w:tcPr>
            <w:tcW w:w="811" w:type="pct"/>
          </w:tcPr>
          <w:p w14:paraId="2198605D" w14:textId="217367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36.101 Rel-17: Corrections on band combinations for UE co-existence</w:t>
            </w:r>
          </w:p>
        </w:tc>
        <w:tc>
          <w:tcPr>
            <w:tcW w:w="515" w:type="pct"/>
          </w:tcPr>
          <w:p w14:paraId="6DB59790" w14:textId="635506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A846FF6" w14:textId="4FD678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5C82BEC" w14:textId="71E2DE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5869</w:t>
            </w:r>
          </w:p>
        </w:tc>
        <w:tc>
          <w:tcPr>
            <w:tcW w:w="294" w:type="pct"/>
          </w:tcPr>
          <w:p w14:paraId="1B49EA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BED448" w14:textId="277327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E2D1E2" w14:textId="07CB35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49A8B2A" w14:textId="19E167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LTE_CA_R17_2BDL_2BUL-Core</w:t>
            </w:r>
          </w:p>
        </w:tc>
        <w:tc>
          <w:tcPr>
            <w:tcW w:w="512" w:type="pct"/>
          </w:tcPr>
          <w:p w14:paraId="77D9AFB5" w14:textId="774D34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47B1A35" w14:textId="77777777" w:rsidTr="003F23A7">
        <w:tc>
          <w:tcPr>
            <w:tcW w:w="586" w:type="pct"/>
          </w:tcPr>
          <w:p w14:paraId="3013A36E" w14:textId="11A945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R4-2209785</w:t>
            </w:r>
          </w:p>
        </w:tc>
        <w:tc>
          <w:tcPr>
            <w:tcW w:w="811" w:type="pct"/>
          </w:tcPr>
          <w:p w14:paraId="7C717D5D" w14:textId="25DE64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36.101: LTE Advanced inter-band CA Rel-17 for x bands DL (x=4, 5, 6) with 1 band UL</w:t>
            </w:r>
          </w:p>
        </w:tc>
        <w:tc>
          <w:tcPr>
            <w:tcW w:w="515" w:type="pct"/>
          </w:tcPr>
          <w:p w14:paraId="28E340CA" w14:textId="5FCCFA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1393D5B" w14:textId="55AD93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7BF399D5" w14:textId="7F12E7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5870</w:t>
            </w:r>
          </w:p>
        </w:tc>
        <w:tc>
          <w:tcPr>
            <w:tcW w:w="294" w:type="pct"/>
          </w:tcPr>
          <w:p w14:paraId="4B616F0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EE0423" w14:textId="135AA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219852" w14:textId="189E51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CDD40F4" w14:textId="0C9ACC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LTE_CA_R17_xBDL_1BUL-Core</w:t>
            </w:r>
          </w:p>
        </w:tc>
        <w:tc>
          <w:tcPr>
            <w:tcW w:w="512" w:type="pct"/>
          </w:tcPr>
          <w:p w14:paraId="2F11AF34" w14:textId="29A649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19A0F63" w14:textId="77777777" w:rsidTr="003F23A7">
        <w:tc>
          <w:tcPr>
            <w:tcW w:w="586" w:type="pct"/>
          </w:tcPr>
          <w:p w14:paraId="1B845E6C" w14:textId="7E4D24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R4-2211262</w:t>
            </w:r>
          </w:p>
        </w:tc>
        <w:tc>
          <w:tcPr>
            <w:tcW w:w="811" w:type="pct"/>
          </w:tcPr>
          <w:p w14:paraId="4027239C" w14:textId="708D86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(Rel-14)</w:t>
            </w:r>
          </w:p>
        </w:tc>
        <w:tc>
          <w:tcPr>
            <w:tcW w:w="515" w:type="pct"/>
          </w:tcPr>
          <w:p w14:paraId="388DF15D" w14:textId="007C8B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</w:t>
            </w:r>
          </w:p>
        </w:tc>
        <w:tc>
          <w:tcPr>
            <w:tcW w:w="441" w:type="pct"/>
          </w:tcPr>
          <w:p w14:paraId="38714085" w14:textId="45085F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BC50FF2" w14:textId="6D35DC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5871</w:t>
            </w:r>
          </w:p>
        </w:tc>
        <w:tc>
          <w:tcPr>
            <w:tcW w:w="294" w:type="pct"/>
          </w:tcPr>
          <w:p w14:paraId="0201AAC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008110" w14:textId="4666DC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4F63F936" w14:textId="73339D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95C7884" w14:textId="1E40EA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</w:t>
            </w:r>
          </w:p>
        </w:tc>
        <w:tc>
          <w:tcPr>
            <w:tcW w:w="512" w:type="pct"/>
          </w:tcPr>
          <w:p w14:paraId="7B882901" w14:textId="3B6B20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9E30249" w14:textId="77777777" w:rsidTr="003F23A7">
        <w:tc>
          <w:tcPr>
            <w:tcW w:w="586" w:type="pct"/>
          </w:tcPr>
          <w:p w14:paraId="25E5A0D6" w14:textId="24DB84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R4-2211263</w:t>
            </w:r>
          </w:p>
        </w:tc>
        <w:tc>
          <w:tcPr>
            <w:tcW w:w="811" w:type="pct"/>
          </w:tcPr>
          <w:p w14:paraId="7557FF97" w14:textId="14746E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(Rel-15)</w:t>
            </w:r>
          </w:p>
        </w:tc>
        <w:tc>
          <w:tcPr>
            <w:tcW w:w="515" w:type="pct"/>
          </w:tcPr>
          <w:p w14:paraId="4BF5397E" w14:textId="51D1CF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</w:t>
            </w:r>
          </w:p>
        </w:tc>
        <w:tc>
          <w:tcPr>
            <w:tcW w:w="441" w:type="pct"/>
          </w:tcPr>
          <w:p w14:paraId="19AB7782" w14:textId="78FF01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2147CCF" w14:textId="69ED39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5872</w:t>
            </w:r>
          </w:p>
        </w:tc>
        <w:tc>
          <w:tcPr>
            <w:tcW w:w="294" w:type="pct"/>
          </w:tcPr>
          <w:p w14:paraId="4704EF1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54E953" w14:textId="4CB751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B87CFD3" w14:textId="2FAE75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43C8DBE" w14:textId="52DA19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NB_IOTenh-Core, NR_newRAT-Core</w:t>
            </w:r>
          </w:p>
        </w:tc>
        <w:tc>
          <w:tcPr>
            <w:tcW w:w="512" w:type="pct"/>
          </w:tcPr>
          <w:p w14:paraId="5216A5C9" w14:textId="141F88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44C8554" w14:textId="77777777" w:rsidTr="003F23A7">
        <w:tc>
          <w:tcPr>
            <w:tcW w:w="586" w:type="pct"/>
          </w:tcPr>
          <w:p w14:paraId="57761D22" w14:textId="06A39F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R4-2211264</w:t>
            </w:r>
          </w:p>
        </w:tc>
        <w:tc>
          <w:tcPr>
            <w:tcW w:w="811" w:type="pct"/>
          </w:tcPr>
          <w:p w14:paraId="69487711" w14:textId="4E2A4C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(Rel-16)</w:t>
            </w:r>
          </w:p>
        </w:tc>
        <w:tc>
          <w:tcPr>
            <w:tcW w:w="515" w:type="pct"/>
          </w:tcPr>
          <w:p w14:paraId="1C0CBF97" w14:textId="47B995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</w:t>
            </w:r>
          </w:p>
        </w:tc>
        <w:tc>
          <w:tcPr>
            <w:tcW w:w="441" w:type="pct"/>
          </w:tcPr>
          <w:p w14:paraId="301EB35C" w14:textId="35B27E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24D3B068" w14:textId="1BB484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5873</w:t>
            </w:r>
          </w:p>
        </w:tc>
        <w:tc>
          <w:tcPr>
            <w:tcW w:w="294" w:type="pct"/>
          </w:tcPr>
          <w:p w14:paraId="6823536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439D84" w14:textId="7740A8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2FE9788" w14:textId="068E94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C0840A8" w14:textId="26DCCD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NB_IOTenh-Core, NR_newRAT-Core</w:t>
            </w:r>
          </w:p>
        </w:tc>
        <w:tc>
          <w:tcPr>
            <w:tcW w:w="512" w:type="pct"/>
          </w:tcPr>
          <w:p w14:paraId="53A5376F" w14:textId="7FCC49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4788144" w14:textId="77777777" w:rsidTr="003F23A7">
        <w:tc>
          <w:tcPr>
            <w:tcW w:w="586" w:type="pct"/>
          </w:tcPr>
          <w:p w14:paraId="44F3BC98" w14:textId="1E03C6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R4-2211265</w:t>
            </w:r>
          </w:p>
        </w:tc>
        <w:tc>
          <w:tcPr>
            <w:tcW w:w="811" w:type="pct"/>
          </w:tcPr>
          <w:p w14:paraId="5596E62A" w14:textId="11E00A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36.101 Maintenance (Rel-17)</w:t>
            </w:r>
          </w:p>
        </w:tc>
        <w:tc>
          <w:tcPr>
            <w:tcW w:w="515" w:type="pct"/>
          </w:tcPr>
          <w:p w14:paraId="1908B606" w14:textId="5AF924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Meta</w:t>
            </w:r>
          </w:p>
        </w:tc>
        <w:tc>
          <w:tcPr>
            <w:tcW w:w="441" w:type="pct"/>
          </w:tcPr>
          <w:p w14:paraId="7E3BB2B5" w14:textId="22F3DF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5343C23D" w14:textId="00D96B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5874</w:t>
            </w:r>
          </w:p>
        </w:tc>
        <w:tc>
          <w:tcPr>
            <w:tcW w:w="294" w:type="pct"/>
          </w:tcPr>
          <w:p w14:paraId="697F7AF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9E647F" w14:textId="2FEDE0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825081" w14:textId="53B8D0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7571BB5" w14:textId="74258C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NB_IOT_R14_bands-Core, NB_IOTenh-Core, NR_newRAT-Core</w:t>
            </w:r>
          </w:p>
        </w:tc>
        <w:tc>
          <w:tcPr>
            <w:tcW w:w="512" w:type="pct"/>
          </w:tcPr>
          <w:p w14:paraId="13CEED76" w14:textId="5F8424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ED37701" w14:textId="77777777" w:rsidTr="003F23A7">
        <w:tc>
          <w:tcPr>
            <w:tcW w:w="586" w:type="pct"/>
          </w:tcPr>
          <w:p w14:paraId="2B5A44C7" w14:textId="018937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R4-2211272</w:t>
            </w:r>
          </w:p>
        </w:tc>
        <w:tc>
          <w:tcPr>
            <w:tcW w:w="811" w:type="pct"/>
          </w:tcPr>
          <w:p w14:paraId="410D405D" w14:textId="0818B2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346B00DC" w14:textId="368180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80CBFEF" w14:textId="212B74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36.101</w:t>
            </w:r>
          </w:p>
        </w:tc>
        <w:tc>
          <w:tcPr>
            <w:tcW w:w="368" w:type="pct"/>
          </w:tcPr>
          <w:p w14:paraId="6C2BD64A" w14:textId="1B1C35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5875</w:t>
            </w:r>
          </w:p>
        </w:tc>
        <w:tc>
          <w:tcPr>
            <w:tcW w:w="294" w:type="pct"/>
          </w:tcPr>
          <w:p w14:paraId="68C8C40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141C39" w14:textId="244808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38BA9F3" w14:textId="7A7194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00390D6" w14:textId="724F92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53D85F79" w14:textId="71C6D6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F32BEC" w14:textId="77777777" w:rsidTr="003F23A7">
        <w:tc>
          <w:tcPr>
            <w:tcW w:w="586" w:type="pct"/>
          </w:tcPr>
          <w:p w14:paraId="369190C4" w14:textId="6CE8DD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R4-2208899</w:t>
            </w:r>
          </w:p>
        </w:tc>
        <w:tc>
          <w:tcPr>
            <w:tcW w:w="811" w:type="pct"/>
          </w:tcPr>
          <w:p w14:paraId="096B7AA9" w14:textId="3C76AB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36.104: RMR 900MHz band  introduction</w:t>
            </w:r>
          </w:p>
        </w:tc>
        <w:tc>
          <w:tcPr>
            <w:tcW w:w="515" w:type="pct"/>
          </w:tcPr>
          <w:p w14:paraId="7B4D557F" w14:textId="2FAA89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0D5DA80" w14:textId="3C7765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072C59F6" w14:textId="4B903C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4957</w:t>
            </w:r>
          </w:p>
        </w:tc>
        <w:tc>
          <w:tcPr>
            <w:tcW w:w="294" w:type="pct"/>
          </w:tcPr>
          <w:p w14:paraId="4B83F6B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9C240B" w14:textId="77759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11F8CDE" w14:textId="75F491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26BF671" w14:textId="427B2B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12DA2612" w14:textId="0A4A77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657511B" w14:textId="77777777" w:rsidTr="003F23A7">
        <w:tc>
          <w:tcPr>
            <w:tcW w:w="586" w:type="pct"/>
          </w:tcPr>
          <w:p w14:paraId="7D10AAD1" w14:textId="6ECF4D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R4-2209583</w:t>
            </w:r>
          </w:p>
        </w:tc>
        <w:tc>
          <w:tcPr>
            <w:tcW w:w="811" w:type="pct"/>
          </w:tcPr>
          <w:p w14:paraId="03760512" w14:textId="21D665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TS36.104 the introduction of coexistence requirements of licensed band 6425-7125MHz</w:t>
            </w:r>
          </w:p>
        </w:tc>
        <w:tc>
          <w:tcPr>
            <w:tcW w:w="515" w:type="pct"/>
          </w:tcPr>
          <w:p w14:paraId="61AD41CE" w14:textId="38F3A1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4EC25380" w14:textId="75762A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100A4346" w14:textId="514240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4958</w:t>
            </w:r>
          </w:p>
        </w:tc>
        <w:tc>
          <w:tcPr>
            <w:tcW w:w="294" w:type="pct"/>
          </w:tcPr>
          <w:p w14:paraId="74C38BE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D9FA1A" w14:textId="75C122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15C7650" w14:textId="0D5966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3339DBF" w14:textId="39C6E6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1E379B8E" w14:textId="1E7D23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25F3E34" w14:textId="77777777" w:rsidTr="003F23A7">
        <w:tc>
          <w:tcPr>
            <w:tcW w:w="586" w:type="pct"/>
          </w:tcPr>
          <w:p w14:paraId="396C7BF9" w14:textId="1AE1F2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R4-2211273</w:t>
            </w:r>
          </w:p>
        </w:tc>
        <w:tc>
          <w:tcPr>
            <w:tcW w:w="811" w:type="pct"/>
          </w:tcPr>
          <w:p w14:paraId="11DCE01E" w14:textId="69199A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618E9E83" w14:textId="165BC8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763E999" w14:textId="5A15B8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36.104</w:t>
            </w:r>
          </w:p>
        </w:tc>
        <w:tc>
          <w:tcPr>
            <w:tcW w:w="368" w:type="pct"/>
          </w:tcPr>
          <w:p w14:paraId="0F055C8A" w14:textId="0E61ED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4959</w:t>
            </w:r>
          </w:p>
        </w:tc>
        <w:tc>
          <w:tcPr>
            <w:tcW w:w="294" w:type="pct"/>
          </w:tcPr>
          <w:p w14:paraId="5BBBD85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66B8D9" w14:textId="5DF239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CE4EBA" w14:textId="30A136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8AEECA4" w14:textId="33B3FC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69B93CD2" w14:textId="1AFAED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43723D" w14:textId="77777777" w:rsidTr="003F23A7">
        <w:tc>
          <w:tcPr>
            <w:tcW w:w="586" w:type="pct"/>
          </w:tcPr>
          <w:p w14:paraId="5BE15D67" w14:textId="62824B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R4-2211281</w:t>
            </w:r>
          </w:p>
        </w:tc>
        <w:tc>
          <w:tcPr>
            <w:tcW w:w="811" w:type="pct"/>
          </w:tcPr>
          <w:p w14:paraId="6FC921C4" w14:textId="3BA98A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(Rel-8, CAT F)</w:t>
            </w:r>
          </w:p>
        </w:tc>
        <w:tc>
          <w:tcPr>
            <w:tcW w:w="515" w:type="pct"/>
          </w:tcPr>
          <w:p w14:paraId="122144E2" w14:textId="722181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215C3C23" w14:textId="0A7C17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6A7BE0BB" w14:textId="55A892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0052</w:t>
            </w:r>
          </w:p>
        </w:tc>
        <w:tc>
          <w:tcPr>
            <w:tcW w:w="294" w:type="pct"/>
          </w:tcPr>
          <w:p w14:paraId="2D6953D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C2BDF1" w14:textId="3F163D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Rel-8</w:t>
            </w:r>
          </w:p>
        </w:tc>
        <w:tc>
          <w:tcPr>
            <w:tcW w:w="294" w:type="pct"/>
          </w:tcPr>
          <w:p w14:paraId="15FDA809" w14:textId="534B4A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F2420CF" w14:textId="0A6CB4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680B803C" w14:textId="075822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B5E4462" w14:textId="77777777" w:rsidTr="003F23A7">
        <w:tc>
          <w:tcPr>
            <w:tcW w:w="586" w:type="pct"/>
          </w:tcPr>
          <w:p w14:paraId="0E1C31AD" w14:textId="4A723D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R4-2211282</w:t>
            </w:r>
          </w:p>
        </w:tc>
        <w:tc>
          <w:tcPr>
            <w:tcW w:w="811" w:type="pct"/>
          </w:tcPr>
          <w:p w14:paraId="6AAA7351" w14:textId="1BBD28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(Rel-9, CAT A)</w:t>
            </w:r>
          </w:p>
        </w:tc>
        <w:tc>
          <w:tcPr>
            <w:tcW w:w="515" w:type="pct"/>
          </w:tcPr>
          <w:p w14:paraId="2816D07B" w14:textId="42D8B2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0E48C14C" w14:textId="0E5598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182C4672" w14:textId="04B5FB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0053</w:t>
            </w:r>
          </w:p>
        </w:tc>
        <w:tc>
          <w:tcPr>
            <w:tcW w:w="294" w:type="pct"/>
          </w:tcPr>
          <w:p w14:paraId="759741F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CB075C" w14:textId="547164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Rel-9</w:t>
            </w:r>
          </w:p>
        </w:tc>
        <w:tc>
          <w:tcPr>
            <w:tcW w:w="294" w:type="pct"/>
          </w:tcPr>
          <w:p w14:paraId="75E631DB" w14:textId="1D1859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B138BCE" w14:textId="4A2324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57E73161" w14:textId="413123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C50BB73" w14:textId="77777777" w:rsidTr="003F23A7">
        <w:tc>
          <w:tcPr>
            <w:tcW w:w="586" w:type="pct"/>
          </w:tcPr>
          <w:p w14:paraId="17CC66D8" w14:textId="3033EB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R4-2211283</w:t>
            </w:r>
          </w:p>
        </w:tc>
        <w:tc>
          <w:tcPr>
            <w:tcW w:w="811" w:type="pct"/>
          </w:tcPr>
          <w:p w14:paraId="17923C92" w14:textId="52DC1E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(Rel-10, CAT A)</w:t>
            </w:r>
          </w:p>
        </w:tc>
        <w:tc>
          <w:tcPr>
            <w:tcW w:w="515" w:type="pct"/>
          </w:tcPr>
          <w:p w14:paraId="602A672F" w14:textId="618BD7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55C54E1D" w14:textId="4CDD7E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0D5298C9" w14:textId="684CF9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0054</w:t>
            </w:r>
          </w:p>
        </w:tc>
        <w:tc>
          <w:tcPr>
            <w:tcW w:w="294" w:type="pct"/>
          </w:tcPr>
          <w:p w14:paraId="34BC20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2D164E" w14:textId="6C1472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Rel-10</w:t>
            </w:r>
          </w:p>
        </w:tc>
        <w:tc>
          <w:tcPr>
            <w:tcW w:w="294" w:type="pct"/>
          </w:tcPr>
          <w:p w14:paraId="4CBD81E1" w14:textId="6781A7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D2C82E3" w14:textId="740E5A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4FA5F264" w14:textId="65AA3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EA181FA" w14:textId="77777777" w:rsidTr="003F23A7">
        <w:tc>
          <w:tcPr>
            <w:tcW w:w="586" w:type="pct"/>
          </w:tcPr>
          <w:p w14:paraId="1EA08458" w14:textId="15044A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R4-2211284</w:t>
            </w:r>
          </w:p>
        </w:tc>
        <w:tc>
          <w:tcPr>
            <w:tcW w:w="811" w:type="pct"/>
          </w:tcPr>
          <w:p w14:paraId="0F01F57E" w14:textId="6099ED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(Rel-11, CAT A)</w:t>
            </w:r>
          </w:p>
        </w:tc>
        <w:tc>
          <w:tcPr>
            <w:tcW w:w="515" w:type="pct"/>
          </w:tcPr>
          <w:p w14:paraId="5933AE3A" w14:textId="0C2DAF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2EAFBD8A" w14:textId="4FC0B8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27072223" w14:textId="2F740D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0055</w:t>
            </w:r>
          </w:p>
        </w:tc>
        <w:tc>
          <w:tcPr>
            <w:tcW w:w="294" w:type="pct"/>
          </w:tcPr>
          <w:p w14:paraId="57B56BB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F2EF06" w14:textId="124712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Rel-11</w:t>
            </w:r>
          </w:p>
        </w:tc>
        <w:tc>
          <w:tcPr>
            <w:tcW w:w="294" w:type="pct"/>
          </w:tcPr>
          <w:p w14:paraId="33C8B051" w14:textId="4BA6CE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520E5EC" w14:textId="593D95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4A21680C" w14:textId="2A9AA2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4CBC76C" w14:textId="77777777" w:rsidTr="003F23A7">
        <w:tc>
          <w:tcPr>
            <w:tcW w:w="586" w:type="pct"/>
          </w:tcPr>
          <w:p w14:paraId="6983BDD9" w14:textId="38AE3D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R4-2211285</w:t>
            </w:r>
          </w:p>
        </w:tc>
        <w:tc>
          <w:tcPr>
            <w:tcW w:w="811" w:type="pct"/>
          </w:tcPr>
          <w:p w14:paraId="7E17251D" w14:textId="0F7DD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(Rel-12, CAT A)</w:t>
            </w:r>
          </w:p>
        </w:tc>
        <w:tc>
          <w:tcPr>
            <w:tcW w:w="515" w:type="pct"/>
          </w:tcPr>
          <w:p w14:paraId="58F7D054" w14:textId="696F7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36001E07" w14:textId="757EBB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3D8CC185" w14:textId="19DE34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0056</w:t>
            </w:r>
          </w:p>
        </w:tc>
        <w:tc>
          <w:tcPr>
            <w:tcW w:w="294" w:type="pct"/>
          </w:tcPr>
          <w:p w14:paraId="5BE8D00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8165AD" w14:textId="7C9156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Rel-12</w:t>
            </w:r>
          </w:p>
        </w:tc>
        <w:tc>
          <w:tcPr>
            <w:tcW w:w="294" w:type="pct"/>
          </w:tcPr>
          <w:p w14:paraId="38265C1D" w14:textId="6EB95F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2A89C34" w14:textId="5896B5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097D3E4D" w14:textId="28AD71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B95E252" w14:textId="77777777" w:rsidTr="003F23A7">
        <w:tc>
          <w:tcPr>
            <w:tcW w:w="586" w:type="pct"/>
          </w:tcPr>
          <w:p w14:paraId="02F0188C" w14:textId="30183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R4-2211286</w:t>
            </w:r>
          </w:p>
        </w:tc>
        <w:tc>
          <w:tcPr>
            <w:tcW w:w="811" w:type="pct"/>
          </w:tcPr>
          <w:p w14:paraId="4FEA747F" w14:textId="2B632D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(Rel-13, CAT A)</w:t>
            </w:r>
          </w:p>
        </w:tc>
        <w:tc>
          <w:tcPr>
            <w:tcW w:w="515" w:type="pct"/>
          </w:tcPr>
          <w:p w14:paraId="708415F8" w14:textId="16E03D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164BB6EB" w14:textId="33921A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71B51788" w14:textId="071141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0057</w:t>
            </w:r>
          </w:p>
        </w:tc>
        <w:tc>
          <w:tcPr>
            <w:tcW w:w="294" w:type="pct"/>
          </w:tcPr>
          <w:p w14:paraId="4B54A52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50C6FA" w14:textId="3BF79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94" w:type="pct"/>
          </w:tcPr>
          <w:p w14:paraId="7AEE1752" w14:textId="253CC6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B018EF7" w14:textId="27A0A5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25D65C0B" w14:textId="59011B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61A4291" w14:textId="77777777" w:rsidTr="003F23A7">
        <w:tc>
          <w:tcPr>
            <w:tcW w:w="586" w:type="pct"/>
          </w:tcPr>
          <w:p w14:paraId="257E7321" w14:textId="1878AA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R4-2211287</w:t>
            </w:r>
          </w:p>
        </w:tc>
        <w:tc>
          <w:tcPr>
            <w:tcW w:w="811" w:type="pct"/>
          </w:tcPr>
          <w:p w14:paraId="7F136DF6" w14:textId="68361F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(Rel-14, CAT A)</w:t>
            </w:r>
          </w:p>
        </w:tc>
        <w:tc>
          <w:tcPr>
            <w:tcW w:w="515" w:type="pct"/>
          </w:tcPr>
          <w:p w14:paraId="276E6051" w14:textId="7F5503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5071D745" w14:textId="7B74A0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3A5C55B9" w14:textId="44333F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0058</w:t>
            </w:r>
          </w:p>
        </w:tc>
        <w:tc>
          <w:tcPr>
            <w:tcW w:w="294" w:type="pct"/>
          </w:tcPr>
          <w:p w14:paraId="0351640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769DB4" w14:textId="7D27B7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358D01B2" w14:textId="77A6F6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D86EB71" w14:textId="5B57A2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3C034FD4" w14:textId="4C074B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D34FBEF" w14:textId="77777777" w:rsidTr="003F23A7">
        <w:tc>
          <w:tcPr>
            <w:tcW w:w="586" w:type="pct"/>
          </w:tcPr>
          <w:p w14:paraId="32F12FDE" w14:textId="34B1E1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R4-2211288</w:t>
            </w:r>
          </w:p>
        </w:tc>
        <w:tc>
          <w:tcPr>
            <w:tcW w:w="811" w:type="pct"/>
          </w:tcPr>
          <w:p w14:paraId="69C63515" w14:textId="2728D2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(Rel-15, CAT A)</w:t>
            </w:r>
          </w:p>
        </w:tc>
        <w:tc>
          <w:tcPr>
            <w:tcW w:w="515" w:type="pct"/>
          </w:tcPr>
          <w:p w14:paraId="73EF53DF" w14:textId="6428CD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3F718BC5" w14:textId="0C6A81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020BE4DA" w14:textId="6CF395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0059</w:t>
            </w:r>
          </w:p>
        </w:tc>
        <w:tc>
          <w:tcPr>
            <w:tcW w:w="294" w:type="pct"/>
          </w:tcPr>
          <w:p w14:paraId="1D57425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988721" w14:textId="57BF03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184DC12" w14:textId="55F4FA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0FB8BA3" w14:textId="323018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1D28B1AD" w14:textId="7A1D3E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CC6CBBC" w14:textId="77777777" w:rsidTr="003F23A7">
        <w:tc>
          <w:tcPr>
            <w:tcW w:w="586" w:type="pct"/>
          </w:tcPr>
          <w:p w14:paraId="1FFE6D7B" w14:textId="4182A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R4-2211289</w:t>
            </w:r>
          </w:p>
        </w:tc>
        <w:tc>
          <w:tcPr>
            <w:tcW w:w="811" w:type="pct"/>
          </w:tcPr>
          <w:p w14:paraId="7EBAC14D" w14:textId="4CA45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(Rel-16, CAT A)</w:t>
            </w:r>
          </w:p>
        </w:tc>
        <w:tc>
          <w:tcPr>
            <w:tcW w:w="515" w:type="pct"/>
          </w:tcPr>
          <w:p w14:paraId="5D969AF6" w14:textId="56D74D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75C3B019" w14:textId="1CB2E1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6F479C06" w14:textId="158F60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0060</w:t>
            </w:r>
          </w:p>
        </w:tc>
        <w:tc>
          <w:tcPr>
            <w:tcW w:w="294" w:type="pct"/>
          </w:tcPr>
          <w:p w14:paraId="2939969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52841C" w14:textId="3862F1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5A2DF90" w14:textId="46CC7F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4679CC4" w14:textId="2E38DE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15F5ABA6" w14:textId="56CB5A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6569E56" w14:textId="77777777" w:rsidTr="003F23A7">
        <w:tc>
          <w:tcPr>
            <w:tcW w:w="586" w:type="pct"/>
          </w:tcPr>
          <w:p w14:paraId="5F42C609" w14:textId="1404F5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R4-2211290</w:t>
            </w:r>
          </w:p>
        </w:tc>
        <w:tc>
          <w:tcPr>
            <w:tcW w:w="811" w:type="pct"/>
          </w:tcPr>
          <w:p w14:paraId="1FB42741" w14:textId="1D577C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36.124 Maintenance (Rel-17, CAT A)</w:t>
            </w:r>
          </w:p>
        </w:tc>
        <w:tc>
          <w:tcPr>
            <w:tcW w:w="515" w:type="pct"/>
          </w:tcPr>
          <w:p w14:paraId="5D52B63D" w14:textId="404CC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492622E4" w14:textId="5BF118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36.124</w:t>
            </w:r>
          </w:p>
        </w:tc>
        <w:tc>
          <w:tcPr>
            <w:tcW w:w="368" w:type="pct"/>
          </w:tcPr>
          <w:p w14:paraId="571571C6" w14:textId="4B4742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0061</w:t>
            </w:r>
          </w:p>
        </w:tc>
        <w:tc>
          <w:tcPr>
            <w:tcW w:w="294" w:type="pct"/>
          </w:tcPr>
          <w:p w14:paraId="6CBA96D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389A41" w14:textId="07E0FF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8290A6" w14:textId="5DC82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EF3EC66" w14:textId="62B38B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TEI8</w:t>
            </w:r>
          </w:p>
        </w:tc>
        <w:tc>
          <w:tcPr>
            <w:tcW w:w="512" w:type="pct"/>
          </w:tcPr>
          <w:p w14:paraId="0EC0D275" w14:textId="1CFE5E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A9E9949" w14:textId="77777777" w:rsidTr="003F23A7">
        <w:tc>
          <w:tcPr>
            <w:tcW w:w="586" w:type="pct"/>
          </w:tcPr>
          <w:p w14:paraId="092C1BF8" w14:textId="416B6D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R4-2207641</w:t>
            </w:r>
          </w:p>
        </w:tc>
        <w:tc>
          <w:tcPr>
            <w:tcW w:w="811" w:type="pct"/>
          </w:tcPr>
          <w:p w14:paraId="7C39BA5A" w14:textId="515285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Configuration Parameters for Test 1 in Test Case A.7.1.11</w:t>
            </w:r>
          </w:p>
        </w:tc>
        <w:tc>
          <w:tcPr>
            <w:tcW w:w="515" w:type="pct"/>
          </w:tcPr>
          <w:p w14:paraId="4DAF16EA" w14:textId="65E31B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441" w:type="pct"/>
          </w:tcPr>
          <w:p w14:paraId="510EF18A" w14:textId="54A4DE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45550F81" w14:textId="53F956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7148</w:t>
            </w:r>
          </w:p>
        </w:tc>
        <w:tc>
          <w:tcPr>
            <w:tcW w:w="294" w:type="pct"/>
          </w:tcPr>
          <w:p w14:paraId="6B408F9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D0A75C" w14:textId="1F6BE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B14DAA" w14:textId="0AD335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5FD330D" w14:textId="63AF6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LTE_MTCe2_L1-Perf</w:t>
            </w:r>
          </w:p>
        </w:tc>
        <w:tc>
          <w:tcPr>
            <w:tcW w:w="512" w:type="pct"/>
          </w:tcPr>
          <w:p w14:paraId="5D9C275A" w14:textId="5A3C1F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DE229F8" w14:textId="77777777" w:rsidTr="003F23A7">
        <w:tc>
          <w:tcPr>
            <w:tcW w:w="586" w:type="pct"/>
          </w:tcPr>
          <w:p w14:paraId="5B44F90C" w14:textId="3870CA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R4-2210985</w:t>
            </w:r>
          </w:p>
        </w:tc>
        <w:tc>
          <w:tcPr>
            <w:tcW w:w="811" w:type="pct"/>
          </w:tcPr>
          <w:p w14:paraId="00133534" w14:textId="5A1E7E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Configuration Parameters for Test 1 in Test Case A.7.1.11</w:t>
            </w:r>
          </w:p>
        </w:tc>
        <w:tc>
          <w:tcPr>
            <w:tcW w:w="515" w:type="pct"/>
          </w:tcPr>
          <w:p w14:paraId="7BECB852" w14:textId="5EEC31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STMicroelectronics</w:t>
            </w:r>
          </w:p>
        </w:tc>
        <w:tc>
          <w:tcPr>
            <w:tcW w:w="441" w:type="pct"/>
          </w:tcPr>
          <w:p w14:paraId="436816FA" w14:textId="26373E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0B465FBF" w14:textId="306799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7148</w:t>
            </w:r>
          </w:p>
        </w:tc>
        <w:tc>
          <w:tcPr>
            <w:tcW w:w="294" w:type="pct"/>
          </w:tcPr>
          <w:p w14:paraId="25D3DD95" w14:textId="1169CAF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BE863A3" w14:textId="229C79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433B22" w14:textId="67E7D2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74055CE" w14:textId="43702A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LTE_MTCe2_L1-Perf</w:t>
            </w:r>
          </w:p>
        </w:tc>
        <w:tc>
          <w:tcPr>
            <w:tcW w:w="512" w:type="pct"/>
          </w:tcPr>
          <w:p w14:paraId="4A287A21" w14:textId="411015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B32A1A2" w14:textId="77777777" w:rsidTr="003F23A7">
        <w:tc>
          <w:tcPr>
            <w:tcW w:w="586" w:type="pct"/>
          </w:tcPr>
          <w:p w14:paraId="5609D8B2" w14:textId="206F90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R4-2207771</w:t>
            </w:r>
          </w:p>
        </w:tc>
        <w:tc>
          <w:tcPr>
            <w:tcW w:w="811" w:type="pct"/>
          </w:tcPr>
          <w:p w14:paraId="52CB13EF" w14:textId="730777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for EN-DC to EN-DC in TS36.133 R17</w:t>
            </w:r>
          </w:p>
        </w:tc>
        <w:tc>
          <w:tcPr>
            <w:tcW w:w="515" w:type="pct"/>
          </w:tcPr>
          <w:p w14:paraId="53C8878C" w14:textId="00893D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F04E9E3" w14:textId="2BF974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0A8D961D" w14:textId="1BF512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7149</w:t>
            </w:r>
          </w:p>
        </w:tc>
        <w:tc>
          <w:tcPr>
            <w:tcW w:w="294" w:type="pct"/>
          </w:tcPr>
          <w:p w14:paraId="74C4988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1D0DAC" w14:textId="23C56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A25F05" w14:textId="668FAF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240D00" w14:textId="31542F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181365BC" w14:textId="059DA6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748225A" w14:textId="77777777" w:rsidTr="003F23A7">
        <w:tc>
          <w:tcPr>
            <w:tcW w:w="586" w:type="pct"/>
          </w:tcPr>
          <w:p w14:paraId="32AAB617" w14:textId="055AAF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R4-2210998</w:t>
            </w:r>
          </w:p>
        </w:tc>
        <w:tc>
          <w:tcPr>
            <w:tcW w:w="811" w:type="pct"/>
          </w:tcPr>
          <w:p w14:paraId="5A18524B" w14:textId="031C4A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for EN-DC to EN-DC in TS36.133 R17</w:t>
            </w:r>
          </w:p>
        </w:tc>
        <w:tc>
          <w:tcPr>
            <w:tcW w:w="515" w:type="pct"/>
          </w:tcPr>
          <w:p w14:paraId="7219DB17" w14:textId="6F61FE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4F6E502" w14:textId="1D6634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EBC6E0B" w14:textId="74FEE9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7149</w:t>
            </w:r>
          </w:p>
        </w:tc>
        <w:tc>
          <w:tcPr>
            <w:tcW w:w="294" w:type="pct"/>
          </w:tcPr>
          <w:p w14:paraId="4DD6808D" w14:textId="725740C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90E7212" w14:textId="185BFA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3AF600" w14:textId="1BB3C6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2FC598F" w14:textId="5AD405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66048AA7" w14:textId="12E405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AC1A606" w14:textId="77777777" w:rsidTr="003F23A7">
        <w:tc>
          <w:tcPr>
            <w:tcW w:w="586" w:type="pct"/>
          </w:tcPr>
          <w:p w14:paraId="3CB985DF" w14:textId="720B1E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R4-2207873</w:t>
            </w:r>
          </w:p>
        </w:tc>
        <w:tc>
          <w:tcPr>
            <w:tcW w:w="811" w:type="pct"/>
          </w:tcPr>
          <w:p w14:paraId="34519B2C" w14:textId="2F9E0B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delay on 36.133 R17</w:t>
            </w:r>
          </w:p>
        </w:tc>
        <w:tc>
          <w:tcPr>
            <w:tcW w:w="515" w:type="pct"/>
          </w:tcPr>
          <w:p w14:paraId="39BAB4B0" w14:textId="5D1D1F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4AB28546" w14:textId="4155A0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DAFB741" w14:textId="0CEA93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7150</w:t>
            </w:r>
          </w:p>
        </w:tc>
        <w:tc>
          <w:tcPr>
            <w:tcW w:w="294" w:type="pct"/>
          </w:tcPr>
          <w:p w14:paraId="191616E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78562E" w14:textId="1E1842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68F1580" w14:textId="23C0B2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A38B3D3" w14:textId="329F7C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6C57AE2B" w14:textId="2B89B6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2A23DD7" w14:textId="77777777" w:rsidTr="003F23A7">
        <w:tc>
          <w:tcPr>
            <w:tcW w:w="586" w:type="pct"/>
          </w:tcPr>
          <w:p w14:paraId="3322FDCF" w14:textId="752B20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R4-2211072</w:t>
            </w:r>
          </w:p>
        </w:tc>
        <w:tc>
          <w:tcPr>
            <w:tcW w:w="811" w:type="pct"/>
          </w:tcPr>
          <w:p w14:paraId="606FB66E" w14:textId="128A75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delay on 36.133 R17</w:t>
            </w:r>
          </w:p>
        </w:tc>
        <w:tc>
          <w:tcPr>
            <w:tcW w:w="515" w:type="pct"/>
          </w:tcPr>
          <w:p w14:paraId="38B677B2" w14:textId="64C07B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4B1ACA6B" w14:textId="4750BA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DD45425" w14:textId="7F143C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7150</w:t>
            </w:r>
          </w:p>
        </w:tc>
        <w:tc>
          <w:tcPr>
            <w:tcW w:w="294" w:type="pct"/>
          </w:tcPr>
          <w:p w14:paraId="35ACF126" w14:textId="46714D4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6AC1340" w14:textId="03AE4A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6B4CED" w14:textId="507B42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72EF4B" w14:textId="23A1BB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9531039" w14:textId="0EB326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A96A20" w14:textId="77777777" w:rsidTr="003F23A7">
        <w:tc>
          <w:tcPr>
            <w:tcW w:w="586" w:type="pct"/>
          </w:tcPr>
          <w:p w14:paraId="51801891" w14:textId="105925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R4-2208344</w:t>
            </w:r>
          </w:p>
        </w:tc>
        <w:tc>
          <w:tcPr>
            <w:tcW w:w="811" w:type="pct"/>
          </w:tcPr>
          <w:p w14:paraId="3A3B5D00" w14:textId="46EFD6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inter-RAT measurements subject to CCA in TS 36.133(R16)</w:t>
            </w:r>
          </w:p>
        </w:tc>
        <w:tc>
          <w:tcPr>
            <w:tcW w:w="515" w:type="pct"/>
          </w:tcPr>
          <w:p w14:paraId="126B992D" w14:textId="79F327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44E01476" w14:textId="004AF2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37DC6C9" w14:textId="56437C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7151</w:t>
            </w:r>
          </w:p>
        </w:tc>
        <w:tc>
          <w:tcPr>
            <w:tcW w:w="294" w:type="pct"/>
          </w:tcPr>
          <w:p w14:paraId="6B3FF7A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0C3AA1" w14:textId="75FA85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031E344" w14:textId="26D39C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4E88B0F" w14:textId="1F206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2" w:type="pct"/>
          </w:tcPr>
          <w:p w14:paraId="782B92BE" w14:textId="39FD8F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27A50F7" w14:textId="77777777" w:rsidTr="003F23A7">
        <w:tc>
          <w:tcPr>
            <w:tcW w:w="586" w:type="pct"/>
          </w:tcPr>
          <w:p w14:paraId="43B5D45C" w14:textId="59810F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R4-2208345</w:t>
            </w:r>
          </w:p>
        </w:tc>
        <w:tc>
          <w:tcPr>
            <w:tcW w:w="811" w:type="pct"/>
          </w:tcPr>
          <w:p w14:paraId="31A0B0EE" w14:textId="472E91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inter-RAT measurements subject to CCA in TS 36.133(R17)</w:t>
            </w:r>
          </w:p>
        </w:tc>
        <w:tc>
          <w:tcPr>
            <w:tcW w:w="515" w:type="pct"/>
          </w:tcPr>
          <w:p w14:paraId="7CB05653" w14:textId="609E0D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13ECB361" w14:textId="2A74B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AAA4236" w14:textId="5A3136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7152</w:t>
            </w:r>
          </w:p>
        </w:tc>
        <w:tc>
          <w:tcPr>
            <w:tcW w:w="294" w:type="pct"/>
          </w:tcPr>
          <w:p w14:paraId="70BB17B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8A8CE5" w14:textId="2D010A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4C01EF" w14:textId="1C0163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8F31860" w14:textId="7C5716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NR_unlic-Core</w:t>
            </w:r>
          </w:p>
        </w:tc>
        <w:tc>
          <w:tcPr>
            <w:tcW w:w="512" w:type="pct"/>
          </w:tcPr>
          <w:p w14:paraId="40FAD997" w14:textId="33F72F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0E9A01BF" w14:textId="77777777" w:rsidTr="003F23A7">
        <w:tc>
          <w:tcPr>
            <w:tcW w:w="586" w:type="pct"/>
          </w:tcPr>
          <w:p w14:paraId="239A9EF3" w14:textId="4541B3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R4-2208501</w:t>
            </w:r>
          </w:p>
        </w:tc>
        <w:tc>
          <w:tcPr>
            <w:tcW w:w="811" w:type="pct"/>
          </w:tcPr>
          <w:p w14:paraId="7DD09402" w14:textId="049FBB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HO with PSCell requirements in 36133</w:t>
            </w:r>
          </w:p>
        </w:tc>
        <w:tc>
          <w:tcPr>
            <w:tcW w:w="515" w:type="pct"/>
          </w:tcPr>
          <w:p w14:paraId="45CB18B9" w14:textId="7EFB20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B803EC3" w14:textId="031A3D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21F4723E" w14:textId="20C43B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7153</w:t>
            </w:r>
          </w:p>
        </w:tc>
        <w:tc>
          <w:tcPr>
            <w:tcW w:w="294" w:type="pct"/>
          </w:tcPr>
          <w:p w14:paraId="39CF7F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50B194" w14:textId="231FED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B96EFA" w14:textId="1ADF37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E36275" w14:textId="007260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C45033C" w14:textId="3EDCFA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338AE92" w14:textId="77777777" w:rsidTr="003F23A7">
        <w:tc>
          <w:tcPr>
            <w:tcW w:w="586" w:type="pct"/>
          </w:tcPr>
          <w:p w14:paraId="79FFCA99" w14:textId="508DE3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R4-2211191</w:t>
            </w:r>
          </w:p>
        </w:tc>
        <w:tc>
          <w:tcPr>
            <w:tcW w:w="811" w:type="pct"/>
          </w:tcPr>
          <w:p w14:paraId="650C46CA" w14:textId="6E4AF1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HO with PSCell requirements in 36133</w:t>
            </w:r>
          </w:p>
        </w:tc>
        <w:tc>
          <w:tcPr>
            <w:tcW w:w="515" w:type="pct"/>
          </w:tcPr>
          <w:p w14:paraId="2304B34A" w14:textId="4C1944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65ED3AF" w14:textId="006FC2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EEBA415" w14:textId="5A84DA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7153</w:t>
            </w:r>
          </w:p>
        </w:tc>
        <w:tc>
          <w:tcPr>
            <w:tcW w:w="294" w:type="pct"/>
          </w:tcPr>
          <w:p w14:paraId="3102ACB8" w14:textId="35B0D79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A8E8AF" w14:textId="5C4C8D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F3533F" w14:textId="7FCE3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CD7147" w14:textId="24B952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17F7F04" w14:textId="74A2B5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2ACA632" w14:textId="77777777" w:rsidTr="003F23A7">
        <w:tc>
          <w:tcPr>
            <w:tcW w:w="586" w:type="pct"/>
          </w:tcPr>
          <w:p w14:paraId="42647278" w14:textId="7470A1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R4-2208935</w:t>
            </w:r>
          </w:p>
        </w:tc>
        <w:tc>
          <w:tcPr>
            <w:tcW w:w="811" w:type="pct"/>
          </w:tcPr>
          <w:p w14:paraId="22883F96" w14:textId="1FE82E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requirements 36.133</w:t>
            </w:r>
          </w:p>
        </w:tc>
        <w:tc>
          <w:tcPr>
            <w:tcW w:w="515" w:type="pct"/>
          </w:tcPr>
          <w:p w14:paraId="5FFC16BC" w14:textId="294091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50121CE" w14:textId="2D1F64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77AD12C" w14:textId="2867A6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7154</w:t>
            </w:r>
          </w:p>
        </w:tc>
        <w:tc>
          <w:tcPr>
            <w:tcW w:w="294" w:type="pct"/>
          </w:tcPr>
          <w:p w14:paraId="3DB7700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52B8A8" w14:textId="2B5E39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82CA44" w14:textId="58BE9B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D966640" w14:textId="2372CF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DDD6D08" w14:textId="068535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3E3688C" w14:textId="77777777" w:rsidTr="003F23A7">
        <w:tc>
          <w:tcPr>
            <w:tcW w:w="586" w:type="pct"/>
          </w:tcPr>
          <w:p w14:paraId="036D5F4B" w14:textId="362E8F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R4-2210995</w:t>
            </w:r>
          </w:p>
        </w:tc>
        <w:tc>
          <w:tcPr>
            <w:tcW w:w="811" w:type="pct"/>
          </w:tcPr>
          <w:p w14:paraId="15ED80C3" w14:textId="334187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requirements 36.133</w:t>
            </w:r>
          </w:p>
        </w:tc>
        <w:tc>
          <w:tcPr>
            <w:tcW w:w="515" w:type="pct"/>
          </w:tcPr>
          <w:p w14:paraId="53717B60" w14:textId="73FB85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396F71A" w14:textId="1347AF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1192897F" w14:textId="401959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7154</w:t>
            </w:r>
          </w:p>
        </w:tc>
        <w:tc>
          <w:tcPr>
            <w:tcW w:w="294" w:type="pct"/>
          </w:tcPr>
          <w:p w14:paraId="3DB199F0" w14:textId="278F182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16B6CFE" w14:textId="379E54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41402F" w14:textId="501405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F484B33" w14:textId="2B334E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379D4BE" w14:textId="6A4A02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6EAD90A" w14:textId="77777777" w:rsidTr="003F23A7">
        <w:tc>
          <w:tcPr>
            <w:tcW w:w="586" w:type="pct"/>
          </w:tcPr>
          <w:p w14:paraId="13644F0C" w14:textId="6A951A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R4-2208972</w:t>
            </w:r>
          </w:p>
        </w:tc>
        <w:tc>
          <w:tcPr>
            <w:tcW w:w="811" w:type="pct"/>
          </w:tcPr>
          <w:p w14:paraId="0A394891" w14:textId="75224C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Interruptions at A-TRS based SCell activation/deactivation (36.133)</w:t>
            </w:r>
          </w:p>
        </w:tc>
        <w:tc>
          <w:tcPr>
            <w:tcW w:w="515" w:type="pct"/>
          </w:tcPr>
          <w:p w14:paraId="52A1A7E9" w14:textId="3FD584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EB36931" w14:textId="7D3CB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3D74495" w14:textId="1D1357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7155</w:t>
            </w:r>
          </w:p>
        </w:tc>
        <w:tc>
          <w:tcPr>
            <w:tcW w:w="294" w:type="pct"/>
          </w:tcPr>
          <w:p w14:paraId="546EE26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F0F7FD" w14:textId="0A0F35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668BF1" w14:textId="04970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01346AA" w14:textId="313C24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E8A9E61" w14:textId="6B49C7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B19F5A4" w14:textId="77777777" w:rsidTr="003F23A7">
        <w:tc>
          <w:tcPr>
            <w:tcW w:w="586" w:type="pct"/>
          </w:tcPr>
          <w:p w14:paraId="05BDEBDC" w14:textId="2DF192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R4-2211070</w:t>
            </w:r>
          </w:p>
        </w:tc>
        <w:tc>
          <w:tcPr>
            <w:tcW w:w="811" w:type="pct"/>
          </w:tcPr>
          <w:p w14:paraId="620DFF3B" w14:textId="2797F1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Interruptions at A-TRS based SCell activation/deactivation (36.133)</w:t>
            </w:r>
          </w:p>
        </w:tc>
        <w:tc>
          <w:tcPr>
            <w:tcW w:w="515" w:type="pct"/>
          </w:tcPr>
          <w:p w14:paraId="4E056FFF" w14:textId="0B24DA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1A66340" w14:textId="1FECEE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273A7162" w14:textId="5F7487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7155</w:t>
            </w:r>
          </w:p>
        </w:tc>
        <w:tc>
          <w:tcPr>
            <w:tcW w:w="294" w:type="pct"/>
          </w:tcPr>
          <w:p w14:paraId="081C7BFF" w14:textId="146C83B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CD8C60" w14:textId="2204CB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38F1532" w14:textId="2D03DC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32CDC3C" w14:textId="083DD9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3B099EB2" w14:textId="47D429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C27700" w14:textId="77777777" w:rsidTr="003F23A7">
        <w:tc>
          <w:tcPr>
            <w:tcW w:w="586" w:type="pct"/>
          </w:tcPr>
          <w:p w14:paraId="619F7333" w14:textId="625C3D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R4-2208953</w:t>
            </w:r>
          </w:p>
        </w:tc>
        <w:tc>
          <w:tcPr>
            <w:tcW w:w="811" w:type="pct"/>
          </w:tcPr>
          <w:p w14:paraId="3D1363F0" w14:textId="07AB67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NB-IoT R17</w:t>
            </w:r>
          </w:p>
        </w:tc>
        <w:tc>
          <w:tcPr>
            <w:tcW w:w="515" w:type="pct"/>
          </w:tcPr>
          <w:p w14:paraId="2BEDC40F" w14:textId="55BA6B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B872D11" w14:textId="6BBC19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BD8D92A" w14:textId="2A2AF5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7156</w:t>
            </w:r>
          </w:p>
        </w:tc>
        <w:tc>
          <w:tcPr>
            <w:tcW w:w="294" w:type="pct"/>
          </w:tcPr>
          <w:p w14:paraId="791000F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02D6EE" w14:textId="4D2688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FC4D63" w14:textId="5A4CD4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B31C295" w14:textId="508CAB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2" w:type="pct"/>
          </w:tcPr>
          <w:p w14:paraId="5F028C05" w14:textId="3F99E8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AF22D4A" w14:textId="77777777" w:rsidTr="003F23A7">
        <w:tc>
          <w:tcPr>
            <w:tcW w:w="586" w:type="pct"/>
          </w:tcPr>
          <w:p w14:paraId="54E273EE" w14:textId="37C062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R4-2211124</w:t>
            </w:r>
          </w:p>
        </w:tc>
        <w:tc>
          <w:tcPr>
            <w:tcW w:w="811" w:type="pct"/>
          </w:tcPr>
          <w:p w14:paraId="0E864648" w14:textId="6A9EF0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NB-IoT R17</w:t>
            </w:r>
          </w:p>
        </w:tc>
        <w:tc>
          <w:tcPr>
            <w:tcW w:w="515" w:type="pct"/>
          </w:tcPr>
          <w:p w14:paraId="5043034F" w14:textId="6E6B8B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5E2CEA8" w14:textId="2ECD95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91EDE84" w14:textId="1FE929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7156</w:t>
            </w:r>
          </w:p>
        </w:tc>
        <w:tc>
          <w:tcPr>
            <w:tcW w:w="294" w:type="pct"/>
          </w:tcPr>
          <w:p w14:paraId="104B65D7" w14:textId="4EDF27E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78EB48F" w14:textId="620AAB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8B1A86A" w14:textId="4E65EE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296DBE0" w14:textId="378A60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NB_IOTenh4_LTE_eMTC6-Core</w:t>
            </w:r>
          </w:p>
        </w:tc>
        <w:tc>
          <w:tcPr>
            <w:tcW w:w="512" w:type="pct"/>
          </w:tcPr>
          <w:p w14:paraId="007DF37A" w14:textId="529CF1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EBD49CC" w14:textId="77777777" w:rsidTr="003F23A7">
        <w:tc>
          <w:tcPr>
            <w:tcW w:w="586" w:type="pct"/>
          </w:tcPr>
          <w:p w14:paraId="69B71619" w14:textId="0EC4D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R4-2209446</w:t>
            </w:r>
          </w:p>
        </w:tc>
        <w:tc>
          <w:tcPr>
            <w:tcW w:w="811" w:type="pct"/>
          </w:tcPr>
          <w:p w14:paraId="2FD7B4D2" w14:textId="30CA55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RedCap for TS 36.133</w:t>
            </w:r>
          </w:p>
        </w:tc>
        <w:tc>
          <w:tcPr>
            <w:tcW w:w="515" w:type="pct"/>
          </w:tcPr>
          <w:p w14:paraId="014099CF" w14:textId="5D2E99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659528C" w14:textId="5FC127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4BC08F1D" w14:textId="102342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7157</w:t>
            </w:r>
          </w:p>
        </w:tc>
        <w:tc>
          <w:tcPr>
            <w:tcW w:w="294" w:type="pct"/>
          </w:tcPr>
          <w:p w14:paraId="353F311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4B8145" w14:textId="33C45D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AB1133" w14:textId="0F4C4E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0BFC944" w14:textId="7D7A20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2898F35F" w14:textId="5148E1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9A58BD4" w14:textId="77777777" w:rsidTr="003F23A7">
        <w:tc>
          <w:tcPr>
            <w:tcW w:w="586" w:type="pct"/>
          </w:tcPr>
          <w:p w14:paraId="5A9A1288" w14:textId="5EF239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R4-2210132</w:t>
            </w:r>
          </w:p>
        </w:tc>
        <w:tc>
          <w:tcPr>
            <w:tcW w:w="811" w:type="pct"/>
          </w:tcPr>
          <w:p w14:paraId="63C5BF79" w14:textId="0D8C3C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HO with PSCell when PSCell is on CCA in EN-DC to EN-DC scenario</w:t>
            </w:r>
          </w:p>
        </w:tc>
        <w:tc>
          <w:tcPr>
            <w:tcW w:w="515" w:type="pct"/>
          </w:tcPr>
          <w:p w14:paraId="344F7D85" w14:textId="580BF0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88F14C1" w14:textId="5D1CFC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41C2E37" w14:textId="3C2204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7158</w:t>
            </w:r>
          </w:p>
        </w:tc>
        <w:tc>
          <w:tcPr>
            <w:tcW w:w="294" w:type="pct"/>
          </w:tcPr>
          <w:p w14:paraId="5825E8B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5DB488" w14:textId="001CEB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E3AF81" w14:textId="7091DE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3D0C97F" w14:textId="27012F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6BCEDA9C" w14:textId="738398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8214C20" w14:textId="77777777" w:rsidTr="003F23A7">
        <w:tc>
          <w:tcPr>
            <w:tcW w:w="586" w:type="pct"/>
          </w:tcPr>
          <w:p w14:paraId="72250F96" w14:textId="00722F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R4-2211001</w:t>
            </w:r>
          </w:p>
        </w:tc>
        <w:tc>
          <w:tcPr>
            <w:tcW w:w="811" w:type="pct"/>
          </w:tcPr>
          <w:p w14:paraId="12D3D1AD" w14:textId="3788E3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HO with PSCell when PSCell is on CCA in EN-DC to EN-DC scenario</w:t>
            </w:r>
          </w:p>
        </w:tc>
        <w:tc>
          <w:tcPr>
            <w:tcW w:w="515" w:type="pct"/>
          </w:tcPr>
          <w:p w14:paraId="631F87C7" w14:textId="198AE0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BA8C465" w14:textId="7FE614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24832E22" w14:textId="38BD28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7158</w:t>
            </w:r>
          </w:p>
        </w:tc>
        <w:tc>
          <w:tcPr>
            <w:tcW w:w="294" w:type="pct"/>
          </w:tcPr>
          <w:p w14:paraId="578DA737" w14:textId="4BB5784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054D327" w14:textId="0BD3E6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3567C6" w14:textId="5B332B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8DAB9EB" w14:textId="55144E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7A1B65E7" w14:textId="070BE7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24BA27B" w14:textId="77777777" w:rsidTr="003F23A7">
        <w:tc>
          <w:tcPr>
            <w:tcW w:w="586" w:type="pct"/>
          </w:tcPr>
          <w:p w14:paraId="0628F4A3" w14:textId="5AA538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R4-2210989</w:t>
            </w:r>
          </w:p>
        </w:tc>
        <w:tc>
          <w:tcPr>
            <w:tcW w:w="811" w:type="pct"/>
          </w:tcPr>
          <w:p w14:paraId="6C3DD5E2" w14:textId="0F775A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1B433E4B" w14:textId="70D411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DB996CA" w14:textId="12BC1D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3DAB187" w14:textId="55CD0E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7159</w:t>
            </w:r>
          </w:p>
        </w:tc>
        <w:tc>
          <w:tcPr>
            <w:tcW w:w="294" w:type="pct"/>
          </w:tcPr>
          <w:p w14:paraId="07D9627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A3EBBD" w14:textId="36BFE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979071" w14:textId="7A1FA1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18D36A3" w14:textId="2A8504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</w:t>
            </w:r>
          </w:p>
        </w:tc>
        <w:tc>
          <w:tcPr>
            <w:tcW w:w="512" w:type="pct"/>
          </w:tcPr>
          <w:p w14:paraId="1175E129" w14:textId="4BFCF7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949E078" w14:textId="77777777" w:rsidTr="003F23A7">
        <w:tc>
          <w:tcPr>
            <w:tcW w:w="586" w:type="pct"/>
          </w:tcPr>
          <w:p w14:paraId="434B66EF" w14:textId="323546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R4-2211274</w:t>
            </w:r>
          </w:p>
        </w:tc>
        <w:tc>
          <w:tcPr>
            <w:tcW w:w="811" w:type="pct"/>
          </w:tcPr>
          <w:p w14:paraId="3EB8B644" w14:textId="40DF17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4F352791" w14:textId="4995C3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53BCFD9" w14:textId="116A6D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22A1A06F" w14:textId="3AE467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7160</w:t>
            </w:r>
          </w:p>
        </w:tc>
        <w:tc>
          <w:tcPr>
            <w:tcW w:w="294" w:type="pct"/>
          </w:tcPr>
          <w:p w14:paraId="2D948BA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BF6562" w14:textId="676187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A12BE7" w14:textId="239593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D1E2BD0" w14:textId="3C40D2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79839DCE" w14:textId="1DEAB1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35CD63E" w14:textId="77777777" w:rsidTr="003F23A7">
        <w:tc>
          <w:tcPr>
            <w:tcW w:w="586" w:type="pct"/>
          </w:tcPr>
          <w:p w14:paraId="3205CE14" w14:textId="6B93D5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R4-2211334</w:t>
            </w:r>
          </w:p>
        </w:tc>
        <w:tc>
          <w:tcPr>
            <w:tcW w:w="811" w:type="pct"/>
          </w:tcPr>
          <w:p w14:paraId="23BF95A2" w14:textId="2165F2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36.133 Maintenance (Rel-16)</w:t>
            </w:r>
          </w:p>
        </w:tc>
        <w:tc>
          <w:tcPr>
            <w:tcW w:w="515" w:type="pct"/>
          </w:tcPr>
          <w:p w14:paraId="07DC1C74" w14:textId="5F0A24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1" w:type="pct"/>
          </w:tcPr>
          <w:p w14:paraId="223C5540" w14:textId="231EEB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7F9F3A2F" w14:textId="743C4A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7161</w:t>
            </w:r>
          </w:p>
        </w:tc>
        <w:tc>
          <w:tcPr>
            <w:tcW w:w="294" w:type="pct"/>
          </w:tcPr>
          <w:p w14:paraId="1A8817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F208E2" w14:textId="480171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4BBD3C" w14:textId="7A7E46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DA79FCF" w14:textId="597215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NB_IOTenh3-Core, LTE_feMob-Core, LTE_NR_DC_CA_enh-Core, NR_newRAT-Core, NR_unlic-Core</w:t>
            </w:r>
          </w:p>
        </w:tc>
        <w:tc>
          <w:tcPr>
            <w:tcW w:w="512" w:type="pct"/>
          </w:tcPr>
          <w:p w14:paraId="72AA8929" w14:textId="08AB1C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9FA454" w14:textId="77777777" w:rsidTr="003F23A7">
        <w:tc>
          <w:tcPr>
            <w:tcW w:w="586" w:type="pct"/>
          </w:tcPr>
          <w:p w14:paraId="6CC58576" w14:textId="447010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R4-2211335</w:t>
            </w:r>
          </w:p>
        </w:tc>
        <w:tc>
          <w:tcPr>
            <w:tcW w:w="811" w:type="pct"/>
          </w:tcPr>
          <w:p w14:paraId="709E023D" w14:textId="1A2734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36.133 Maintenance (Rel-17)</w:t>
            </w:r>
          </w:p>
        </w:tc>
        <w:tc>
          <w:tcPr>
            <w:tcW w:w="515" w:type="pct"/>
          </w:tcPr>
          <w:p w14:paraId="78C8E075" w14:textId="6D1318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1" w:type="pct"/>
          </w:tcPr>
          <w:p w14:paraId="4D57E3E9" w14:textId="109299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3FCF41C7" w14:textId="630C8E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7162</w:t>
            </w:r>
          </w:p>
        </w:tc>
        <w:tc>
          <w:tcPr>
            <w:tcW w:w="294" w:type="pct"/>
          </w:tcPr>
          <w:p w14:paraId="0D1B4AD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138C0C" w14:textId="73D6B9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F0960D" w14:textId="0F94A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3B96DEE" w14:textId="54E1FB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TEI16, NB_IOTenh3-Core, LTE_feMob-Core, LTE_NR_DC_CA_enh-Core, NR_newRAT-Core, NR_unlic-Core</w:t>
            </w:r>
          </w:p>
        </w:tc>
        <w:tc>
          <w:tcPr>
            <w:tcW w:w="512" w:type="pct"/>
          </w:tcPr>
          <w:p w14:paraId="4BBB0AF1" w14:textId="7C69E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0E5A11" w14:textId="77777777" w:rsidTr="003F23A7">
        <w:tc>
          <w:tcPr>
            <w:tcW w:w="586" w:type="pct"/>
          </w:tcPr>
          <w:p w14:paraId="75521626" w14:textId="10A1EF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R4-2211340</w:t>
            </w:r>
          </w:p>
        </w:tc>
        <w:tc>
          <w:tcPr>
            <w:tcW w:w="811" w:type="pct"/>
          </w:tcPr>
          <w:p w14:paraId="6928B660" w14:textId="2F6189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36.133 Maintenance (Rel-14)</w:t>
            </w:r>
          </w:p>
        </w:tc>
        <w:tc>
          <w:tcPr>
            <w:tcW w:w="515" w:type="pct"/>
          </w:tcPr>
          <w:p w14:paraId="59E96368" w14:textId="4BE8ED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1" w:type="pct"/>
          </w:tcPr>
          <w:p w14:paraId="69976126" w14:textId="41F015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6F76DCDF" w14:textId="326905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7163</w:t>
            </w:r>
          </w:p>
        </w:tc>
        <w:tc>
          <w:tcPr>
            <w:tcW w:w="294" w:type="pct"/>
          </w:tcPr>
          <w:p w14:paraId="3E0450B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9895E7" w14:textId="0212B0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66BBA591" w14:textId="22118C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CBA609" w14:textId="16463E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6AAD727F" w14:textId="1FDE1E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DFA63AF" w14:textId="77777777" w:rsidTr="003F23A7">
        <w:tc>
          <w:tcPr>
            <w:tcW w:w="586" w:type="pct"/>
          </w:tcPr>
          <w:p w14:paraId="608A9565" w14:textId="19CF0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R4-2211341</w:t>
            </w:r>
          </w:p>
        </w:tc>
        <w:tc>
          <w:tcPr>
            <w:tcW w:w="811" w:type="pct"/>
          </w:tcPr>
          <w:p w14:paraId="3F9225B3" w14:textId="361A3E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36.133 Maintenance (Rel-15)</w:t>
            </w:r>
          </w:p>
        </w:tc>
        <w:tc>
          <w:tcPr>
            <w:tcW w:w="515" w:type="pct"/>
          </w:tcPr>
          <w:p w14:paraId="64BD0DFB" w14:textId="27D5EC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Xiaomi</w:t>
            </w:r>
          </w:p>
        </w:tc>
        <w:tc>
          <w:tcPr>
            <w:tcW w:w="441" w:type="pct"/>
          </w:tcPr>
          <w:p w14:paraId="43CE3ABD" w14:textId="54F182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36.133</w:t>
            </w:r>
          </w:p>
        </w:tc>
        <w:tc>
          <w:tcPr>
            <w:tcW w:w="368" w:type="pct"/>
          </w:tcPr>
          <w:p w14:paraId="59B0355B" w14:textId="503774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7164</w:t>
            </w:r>
          </w:p>
        </w:tc>
        <w:tc>
          <w:tcPr>
            <w:tcW w:w="294" w:type="pct"/>
          </w:tcPr>
          <w:p w14:paraId="57FBD5F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4BA8B6" w14:textId="7A8FFA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8943B5D" w14:textId="0077E2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9B63255" w14:textId="124730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4DB5AEA9" w14:textId="500CF3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948F412" w14:textId="77777777" w:rsidTr="003F23A7">
        <w:tc>
          <w:tcPr>
            <w:tcW w:w="586" w:type="pct"/>
          </w:tcPr>
          <w:p w14:paraId="11F30BD4" w14:textId="4EC81B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R4-2208234</w:t>
            </w:r>
          </w:p>
        </w:tc>
        <w:tc>
          <w:tcPr>
            <w:tcW w:w="811" w:type="pct"/>
          </w:tcPr>
          <w:p w14:paraId="34197F82" w14:textId="6DC74F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36.141 On sweep time for unwanted emission testing (Rel-15)</w:t>
            </w:r>
          </w:p>
        </w:tc>
        <w:tc>
          <w:tcPr>
            <w:tcW w:w="515" w:type="pct"/>
          </w:tcPr>
          <w:p w14:paraId="513D809B" w14:textId="124216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F7BA71B" w14:textId="0C784C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05C686C3" w14:textId="7E127F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1332</w:t>
            </w:r>
          </w:p>
        </w:tc>
        <w:tc>
          <w:tcPr>
            <w:tcW w:w="294" w:type="pct"/>
          </w:tcPr>
          <w:p w14:paraId="2C2C930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1213A4" w14:textId="26A6D8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1886413" w14:textId="69BBC6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742383" w14:textId="63BA79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A834709" w14:textId="03DCF0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F4FCF6E" w14:textId="77777777" w:rsidTr="003F23A7">
        <w:tc>
          <w:tcPr>
            <w:tcW w:w="586" w:type="pct"/>
          </w:tcPr>
          <w:p w14:paraId="7910CAB8" w14:textId="13D599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R4-2210817</w:t>
            </w:r>
          </w:p>
        </w:tc>
        <w:tc>
          <w:tcPr>
            <w:tcW w:w="811" w:type="pct"/>
          </w:tcPr>
          <w:p w14:paraId="143DF4C0" w14:textId="04665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36.141 On sweep time for unwanted emission testing (Rel-15)</w:t>
            </w:r>
          </w:p>
        </w:tc>
        <w:tc>
          <w:tcPr>
            <w:tcW w:w="515" w:type="pct"/>
          </w:tcPr>
          <w:p w14:paraId="27E31FA0" w14:textId="64F24E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F41079A" w14:textId="3EC4FC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0CCD8DEB" w14:textId="260C8E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1332</w:t>
            </w:r>
          </w:p>
        </w:tc>
        <w:tc>
          <w:tcPr>
            <w:tcW w:w="294" w:type="pct"/>
          </w:tcPr>
          <w:p w14:paraId="44CA2439" w14:textId="4AB9A63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9DC6CDC" w14:textId="4F2A16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848F8B5" w14:textId="1CA444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27A07DA" w14:textId="64DD40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E8C16B3" w14:textId="170E91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69C5C611" w14:textId="77777777" w:rsidTr="003F23A7">
        <w:tc>
          <w:tcPr>
            <w:tcW w:w="586" w:type="pct"/>
          </w:tcPr>
          <w:p w14:paraId="1664CDEC" w14:textId="634C63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R4-2208235</w:t>
            </w:r>
          </w:p>
        </w:tc>
        <w:tc>
          <w:tcPr>
            <w:tcW w:w="811" w:type="pct"/>
          </w:tcPr>
          <w:p w14:paraId="343C9CDE" w14:textId="04901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36.141 On sweep time for unwanted emission testing (Rel-16)</w:t>
            </w:r>
          </w:p>
        </w:tc>
        <w:tc>
          <w:tcPr>
            <w:tcW w:w="515" w:type="pct"/>
          </w:tcPr>
          <w:p w14:paraId="145ACB17" w14:textId="266EAD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A2DEE0B" w14:textId="7F0289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4F122125" w14:textId="1F5FCF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1333</w:t>
            </w:r>
          </w:p>
        </w:tc>
        <w:tc>
          <w:tcPr>
            <w:tcW w:w="294" w:type="pct"/>
          </w:tcPr>
          <w:p w14:paraId="058E59B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158492" w14:textId="39BA83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18BB7DE" w14:textId="4353FC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819AFE5" w14:textId="0803DD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C7D9B91" w14:textId="17603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1E75F7" w14:textId="77777777" w:rsidTr="003F23A7">
        <w:tc>
          <w:tcPr>
            <w:tcW w:w="586" w:type="pct"/>
          </w:tcPr>
          <w:p w14:paraId="57E30603" w14:textId="3DA045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R4-2208236</w:t>
            </w:r>
          </w:p>
        </w:tc>
        <w:tc>
          <w:tcPr>
            <w:tcW w:w="811" w:type="pct"/>
          </w:tcPr>
          <w:p w14:paraId="3B6A8DA9" w14:textId="488D44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36.141 On sweep time for unwanted emission testing (Rel-17)</w:t>
            </w:r>
          </w:p>
        </w:tc>
        <w:tc>
          <w:tcPr>
            <w:tcW w:w="515" w:type="pct"/>
          </w:tcPr>
          <w:p w14:paraId="01C96DCE" w14:textId="6E86C8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7863069" w14:textId="43C53F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61FBE4F1" w14:textId="0131E7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1334</w:t>
            </w:r>
          </w:p>
        </w:tc>
        <w:tc>
          <w:tcPr>
            <w:tcW w:w="294" w:type="pct"/>
          </w:tcPr>
          <w:p w14:paraId="178AD64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44A5A3F" w14:textId="728423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750C88" w14:textId="52540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C6EC1F4" w14:textId="7C2D59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01393EA" w14:textId="72CB41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766B3E" w14:textId="77777777" w:rsidTr="003F23A7">
        <w:tc>
          <w:tcPr>
            <w:tcW w:w="586" w:type="pct"/>
          </w:tcPr>
          <w:p w14:paraId="2C316A72" w14:textId="19FD02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R4-2208900</w:t>
            </w:r>
          </w:p>
        </w:tc>
        <w:tc>
          <w:tcPr>
            <w:tcW w:w="811" w:type="pct"/>
          </w:tcPr>
          <w:p w14:paraId="7ECD7047" w14:textId="1A4BB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36.141: RMR 900MHz band  introduction</w:t>
            </w:r>
          </w:p>
        </w:tc>
        <w:tc>
          <w:tcPr>
            <w:tcW w:w="515" w:type="pct"/>
          </w:tcPr>
          <w:p w14:paraId="2A5954F9" w14:textId="663AA5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01D8DA1" w14:textId="72ED41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48CF23AB" w14:textId="12F1DA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1335</w:t>
            </w:r>
          </w:p>
        </w:tc>
        <w:tc>
          <w:tcPr>
            <w:tcW w:w="294" w:type="pct"/>
          </w:tcPr>
          <w:p w14:paraId="4D982A3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986AAD" w14:textId="634872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4161DD" w14:textId="6D5DAA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A542E27" w14:textId="3D5005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0A7B8A54" w14:textId="41E3E3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48FC17" w14:textId="77777777" w:rsidTr="003F23A7">
        <w:tc>
          <w:tcPr>
            <w:tcW w:w="586" w:type="pct"/>
          </w:tcPr>
          <w:p w14:paraId="3887FF0F" w14:textId="73FBF0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R4-2209584</w:t>
            </w:r>
          </w:p>
        </w:tc>
        <w:tc>
          <w:tcPr>
            <w:tcW w:w="811" w:type="pct"/>
          </w:tcPr>
          <w:p w14:paraId="5450AEBA" w14:textId="2336BE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 the introduction of coexistence requirements of licensed band 6425-7125MHz</w:t>
            </w:r>
          </w:p>
        </w:tc>
        <w:tc>
          <w:tcPr>
            <w:tcW w:w="515" w:type="pct"/>
          </w:tcPr>
          <w:p w14:paraId="364BFA5A" w14:textId="063FE9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BD00DF0" w14:textId="5CDD28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17B36F5B" w14:textId="2B7756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1336</w:t>
            </w:r>
          </w:p>
        </w:tc>
        <w:tc>
          <w:tcPr>
            <w:tcW w:w="294" w:type="pct"/>
          </w:tcPr>
          <w:p w14:paraId="59C3AE4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00D64B" w14:textId="1C3F31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29DD8E" w14:textId="3F5693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B25500C" w14:textId="776895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117CD6CC" w14:textId="02305F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C37127F" w14:textId="77777777" w:rsidTr="003F23A7">
        <w:tc>
          <w:tcPr>
            <w:tcW w:w="586" w:type="pct"/>
          </w:tcPr>
          <w:p w14:paraId="39341E01" w14:textId="27CD79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R4-2210741</w:t>
            </w:r>
          </w:p>
        </w:tc>
        <w:tc>
          <w:tcPr>
            <w:tcW w:w="811" w:type="pct"/>
          </w:tcPr>
          <w:p w14:paraId="1F6FE621" w14:textId="10B3D0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TS36.141 the introduction of coexistence requirements of licensed band 6425-7125MHz</w:t>
            </w:r>
          </w:p>
        </w:tc>
        <w:tc>
          <w:tcPr>
            <w:tcW w:w="515" w:type="pct"/>
          </w:tcPr>
          <w:p w14:paraId="22DC4AB2" w14:textId="5D5186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782A45CF" w14:textId="1BA96B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08C50A6B" w14:textId="4D90CB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1336</w:t>
            </w:r>
          </w:p>
        </w:tc>
        <w:tc>
          <w:tcPr>
            <w:tcW w:w="294" w:type="pct"/>
          </w:tcPr>
          <w:p w14:paraId="0A2D53DC" w14:textId="46DB08C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7F6E01D" w14:textId="5BED4F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5006D10" w14:textId="3A026B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C64BEF4" w14:textId="09D864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5FFE5CB2" w14:textId="4D9AAA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DDE8A6" w14:textId="77777777" w:rsidTr="003F23A7">
        <w:tc>
          <w:tcPr>
            <w:tcW w:w="586" w:type="pct"/>
          </w:tcPr>
          <w:p w14:paraId="65B80673" w14:textId="0C3329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R4-2211276</w:t>
            </w:r>
          </w:p>
        </w:tc>
        <w:tc>
          <w:tcPr>
            <w:tcW w:w="811" w:type="pct"/>
          </w:tcPr>
          <w:p w14:paraId="5FDC60B0" w14:textId="21DC72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NB1/NB2</w:t>
            </w:r>
          </w:p>
        </w:tc>
        <w:tc>
          <w:tcPr>
            <w:tcW w:w="515" w:type="pct"/>
          </w:tcPr>
          <w:p w14:paraId="247623E5" w14:textId="2124F0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34BC781" w14:textId="212F5D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36.141</w:t>
            </w:r>
          </w:p>
        </w:tc>
        <w:tc>
          <w:tcPr>
            <w:tcW w:w="368" w:type="pct"/>
          </w:tcPr>
          <w:p w14:paraId="6D318C5B" w14:textId="312D4B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1337</w:t>
            </w:r>
          </w:p>
        </w:tc>
        <w:tc>
          <w:tcPr>
            <w:tcW w:w="294" w:type="pct"/>
          </w:tcPr>
          <w:p w14:paraId="20E27FD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4FFE0E" w14:textId="31AC93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3D21E7A" w14:textId="449C65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EE7FB6B" w14:textId="3EF5F3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24A5348E" w14:textId="7C9B56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C3DD8D6" w14:textId="77777777" w:rsidTr="003F23A7">
        <w:tc>
          <w:tcPr>
            <w:tcW w:w="586" w:type="pct"/>
          </w:tcPr>
          <w:p w14:paraId="21A9E411" w14:textId="2BB459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R4-2211244</w:t>
            </w:r>
          </w:p>
        </w:tc>
        <w:tc>
          <w:tcPr>
            <w:tcW w:w="811" w:type="pct"/>
          </w:tcPr>
          <w:p w14:paraId="0D9F2D6E" w14:textId="40D365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36.171 requirements for support of A-GNSS</w:t>
            </w:r>
          </w:p>
        </w:tc>
        <w:tc>
          <w:tcPr>
            <w:tcW w:w="515" w:type="pct"/>
          </w:tcPr>
          <w:p w14:paraId="2E9E92DA" w14:textId="08EA8B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14749063" w14:textId="28E8A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368" w:type="pct"/>
          </w:tcPr>
          <w:p w14:paraId="56D3DB9D" w14:textId="003B7B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0026</w:t>
            </w:r>
          </w:p>
        </w:tc>
        <w:tc>
          <w:tcPr>
            <w:tcW w:w="294" w:type="pct"/>
          </w:tcPr>
          <w:p w14:paraId="189CF1F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FBB26D" w14:textId="04EC0A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F8D8AF" w14:textId="6E4A38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E9DB0A6" w14:textId="307646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028ED2E9" w14:textId="448CDF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2AD6CC5" w14:textId="77777777" w:rsidTr="003F23A7">
        <w:tc>
          <w:tcPr>
            <w:tcW w:w="586" w:type="pct"/>
          </w:tcPr>
          <w:p w14:paraId="393089FE" w14:textId="3232A3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R4-2211333</w:t>
            </w:r>
          </w:p>
        </w:tc>
        <w:tc>
          <w:tcPr>
            <w:tcW w:w="811" w:type="pct"/>
          </w:tcPr>
          <w:p w14:paraId="162AB0D7" w14:textId="5BC867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36.171 requirements for support of A-GNSS</w:t>
            </w:r>
          </w:p>
        </w:tc>
        <w:tc>
          <w:tcPr>
            <w:tcW w:w="515" w:type="pct"/>
          </w:tcPr>
          <w:p w14:paraId="7ECEDA3B" w14:textId="323F8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6096F720" w14:textId="49473B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36.171</w:t>
            </w:r>
          </w:p>
        </w:tc>
        <w:tc>
          <w:tcPr>
            <w:tcW w:w="368" w:type="pct"/>
          </w:tcPr>
          <w:p w14:paraId="1A9383D5" w14:textId="4CCBEE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294" w:type="pct"/>
          </w:tcPr>
          <w:p w14:paraId="283549D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5F61B4" w14:textId="468FFF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33F5A2" w14:textId="1D4E47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9630704" w14:textId="5F070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77110302" w14:textId="2B8495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D54D5C7" w14:textId="77777777" w:rsidTr="003F23A7">
        <w:tc>
          <w:tcPr>
            <w:tcW w:w="586" w:type="pct"/>
          </w:tcPr>
          <w:p w14:paraId="74D9F5BC" w14:textId="2A9A08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R4-2211278</w:t>
            </w:r>
          </w:p>
        </w:tc>
        <w:tc>
          <w:tcPr>
            <w:tcW w:w="811" w:type="pct"/>
          </w:tcPr>
          <w:p w14:paraId="68B52E19" w14:textId="7252CA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</w:t>
            </w:r>
          </w:p>
        </w:tc>
        <w:tc>
          <w:tcPr>
            <w:tcW w:w="515" w:type="pct"/>
          </w:tcPr>
          <w:p w14:paraId="09B65837" w14:textId="6D2B62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362F55F" w14:textId="347A31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766C0A9C" w14:textId="4ED1C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4460</w:t>
            </w:r>
          </w:p>
        </w:tc>
        <w:tc>
          <w:tcPr>
            <w:tcW w:w="294" w:type="pct"/>
          </w:tcPr>
          <w:p w14:paraId="29DFFF5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540321" w14:textId="5FF90F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Rel-13</w:t>
            </w:r>
          </w:p>
        </w:tc>
        <w:tc>
          <w:tcPr>
            <w:tcW w:w="294" w:type="pct"/>
          </w:tcPr>
          <w:p w14:paraId="5F08BDE3" w14:textId="70DB91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D699071" w14:textId="326F8E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05D73D3C" w14:textId="7CC563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B59667" w14:textId="77777777" w:rsidTr="003F23A7">
        <w:tc>
          <w:tcPr>
            <w:tcW w:w="586" w:type="pct"/>
          </w:tcPr>
          <w:p w14:paraId="2F437317" w14:textId="4357BC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R4-2211279</w:t>
            </w:r>
          </w:p>
        </w:tc>
        <w:tc>
          <w:tcPr>
            <w:tcW w:w="811" w:type="pct"/>
          </w:tcPr>
          <w:p w14:paraId="49A30795" w14:textId="17E33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</w:t>
            </w:r>
          </w:p>
        </w:tc>
        <w:tc>
          <w:tcPr>
            <w:tcW w:w="515" w:type="pct"/>
          </w:tcPr>
          <w:p w14:paraId="0E66AAE2" w14:textId="0237BF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3B66C15" w14:textId="2FBC42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85D1C26" w14:textId="644F8D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4461</w:t>
            </w:r>
          </w:p>
        </w:tc>
        <w:tc>
          <w:tcPr>
            <w:tcW w:w="294" w:type="pct"/>
          </w:tcPr>
          <w:p w14:paraId="070DB25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7EEFCC" w14:textId="5AE416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27C23030" w14:textId="7B46B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FBF7B6D" w14:textId="6430EE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4FEEE435" w14:textId="4436CA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EEAB276" w14:textId="77777777" w:rsidTr="003F23A7">
        <w:tc>
          <w:tcPr>
            <w:tcW w:w="586" w:type="pct"/>
          </w:tcPr>
          <w:p w14:paraId="6E79CC2D" w14:textId="4CCD31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R4-2211280</w:t>
            </w:r>
          </w:p>
        </w:tc>
        <w:tc>
          <w:tcPr>
            <w:tcW w:w="811" w:type="pct"/>
          </w:tcPr>
          <w:p w14:paraId="519AD90D" w14:textId="77025C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3C85A78E" w14:textId="30ABDB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E79D8A3" w14:textId="4C007F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378CE30" w14:textId="4A1BFD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4462</w:t>
            </w:r>
          </w:p>
        </w:tc>
        <w:tc>
          <w:tcPr>
            <w:tcW w:w="294" w:type="pct"/>
          </w:tcPr>
          <w:p w14:paraId="5C8AF3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B452A6" w14:textId="2EDE9F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5D399B8" w14:textId="2D95DA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1BD2BDE" w14:textId="68EF47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6148BF95" w14:textId="3E92A9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BEE977" w14:textId="77777777" w:rsidTr="003F23A7">
        <w:tc>
          <w:tcPr>
            <w:tcW w:w="586" w:type="pct"/>
          </w:tcPr>
          <w:p w14:paraId="45143C62" w14:textId="490F57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R4-2209475</w:t>
            </w:r>
          </w:p>
        </w:tc>
        <w:tc>
          <w:tcPr>
            <w:tcW w:w="811" w:type="pct"/>
          </w:tcPr>
          <w:p w14:paraId="345D603B" w14:textId="6C8C03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</w:t>
            </w:r>
          </w:p>
        </w:tc>
        <w:tc>
          <w:tcPr>
            <w:tcW w:w="515" w:type="pct"/>
          </w:tcPr>
          <w:p w14:paraId="7D418F19" w14:textId="525D64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1B9FDA" w14:textId="63EA78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9D04C14" w14:textId="350FB6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4463</w:t>
            </w:r>
          </w:p>
        </w:tc>
        <w:tc>
          <w:tcPr>
            <w:tcW w:w="294" w:type="pct"/>
          </w:tcPr>
          <w:p w14:paraId="27038BF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1D1709" w14:textId="36C6DF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Rel-14</w:t>
            </w:r>
          </w:p>
        </w:tc>
        <w:tc>
          <w:tcPr>
            <w:tcW w:w="294" w:type="pct"/>
          </w:tcPr>
          <w:p w14:paraId="4D0996BA" w14:textId="068534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3E82AFA" w14:textId="3F377D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7CC55E48" w14:textId="4EC9FE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5A4DB273" w14:textId="77777777" w:rsidTr="003F23A7">
        <w:tc>
          <w:tcPr>
            <w:tcW w:w="586" w:type="pct"/>
          </w:tcPr>
          <w:p w14:paraId="01C5B130" w14:textId="71C3D3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R4-2209476</w:t>
            </w:r>
          </w:p>
        </w:tc>
        <w:tc>
          <w:tcPr>
            <w:tcW w:w="811" w:type="pct"/>
          </w:tcPr>
          <w:p w14:paraId="182B33CA" w14:textId="009D3F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</w:t>
            </w:r>
          </w:p>
        </w:tc>
        <w:tc>
          <w:tcPr>
            <w:tcW w:w="515" w:type="pct"/>
          </w:tcPr>
          <w:p w14:paraId="4C6E8C73" w14:textId="2B9680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80EEDDF" w14:textId="47D71F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7FC85288" w14:textId="22EAA6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4464</w:t>
            </w:r>
          </w:p>
        </w:tc>
        <w:tc>
          <w:tcPr>
            <w:tcW w:w="294" w:type="pct"/>
          </w:tcPr>
          <w:p w14:paraId="4313396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8DB99F" w14:textId="1F1049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F16F21B" w14:textId="4EEBE4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E5304D9" w14:textId="4ABB80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41EDC93B" w14:textId="1642F4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FF17003" w14:textId="77777777" w:rsidTr="003F23A7">
        <w:tc>
          <w:tcPr>
            <w:tcW w:w="586" w:type="pct"/>
          </w:tcPr>
          <w:p w14:paraId="0DFBE853" w14:textId="6C632B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R4-2209477</w:t>
            </w:r>
          </w:p>
        </w:tc>
        <w:tc>
          <w:tcPr>
            <w:tcW w:w="811" w:type="pct"/>
          </w:tcPr>
          <w:p w14:paraId="140C74B3" w14:textId="339B36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3CE5A183" w14:textId="64997D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071F80E" w14:textId="6F5E25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F460648" w14:textId="09CB9C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4465</w:t>
            </w:r>
          </w:p>
        </w:tc>
        <w:tc>
          <w:tcPr>
            <w:tcW w:w="294" w:type="pct"/>
          </w:tcPr>
          <w:p w14:paraId="7C6BBFC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A974BC" w14:textId="634C2E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BF02DBC" w14:textId="7C967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8174C2D" w14:textId="3351F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60D2541B" w14:textId="6BC71C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437703E" w14:textId="77777777" w:rsidTr="003F23A7">
        <w:tc>
          <w:tcPr>
            <w:tcW w:w="586" w:type="pct"/>
          </w:tcPr>
          <w:p w14:paraId="743DB7F3" w14:textId="5DD9A9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R4-2209478</w:t>
            </w:r>
          </w:p>
        </w:tc>
        <w:tc>
          <w:tcPr>
            <w:tcW w:w="811" w:type="pct"/>
          </w:tcPr>
          <w:p w14:paraId="7EC6D824" w14:textId="023D0F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2D5EC874" w14:textId="7B99B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83CC8DB" w14:textId="524994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EF254AC" w14:textId="6BD79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4466</w:t>
            </w:r>
          </w:p>
        </w:tc>
        <w:tc>
          <w:tcPr>
            <w:tcW w:w="294" w:type="pct"/>
          </w:tcPr>
          <w:p w14:paraId="71A71F8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715E1A" w14:textId="498EA9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33E031" w14:textId="00FC6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42C7BFD" w14:textId="6D6876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599D57A0" w14:textId="5B97B0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0FB724" w14:textId="77777777" w:rsidTr="003F23A7">
        <w:tc>
          <w:tcPr>
            <w:tcW w:w="586" w:type="pct"/>
          </w:tcPr>
          <w:p w14:paraId="3A25CE23" w14:textId="01F1E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R4-2209480</w:t>
            </w:r>
          </w:p>
        </w:tc>
        <w:tc>
          <w:tcPr>
            <w:tcW w:w="811" w:type="pct"/>
          </w:tcPr>
          <w:p w14:paraId="5761E76F" w14:textId="377539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M2</w:t>
            </w:r>
          </w:p>
        </w:tc>
        <w:tc>
          <w:tcPr>
            <w:tcW w:w="515" w:type="pct"/>
          </w:tcPr>
          <w:p w14:paraId="61F87B8B" w14:textId="271AC6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4A864C2" w14:textId="494C42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1B2E111D" w14:textId="0D9AAC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4467</w:t>
            </w:r>
          </w:p>
        </w:tc>
        <w:tc>
          <w:tcPr>
            <w:tcW w:w="294" w:type="pct"/>
          </w:tcPr>
          <w:p w14:paraId="5153469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C7425C" w14:textId="01C90B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1496571" w14:textId="18C763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7C5655C" w14:textId="344DAE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1ACE6BF1" w14:textId="231B51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01D6ED1" w14:textId="77777777" w:rsidTr="003F23A7">
        <w:tc>
          <w:tcPr>
            <w:tcW w:w="586" w:type="pct"/>
          </w:tcPr>
          <w:p w14:paraId="06E89D67" w14:textId="343144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R4-2209481</w:t>
            </w:r>
          </w:p>
        </w:tc>
        <w:tc>
          <w:tcPr>
            <w:tcW w:w="811" w:type="pct"/>
          </w:tcPr>
          <w:p w14:paraId="24EB1A23" w14:textId="611669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M2</w:t>
            </w:r>
          </w:p>
        </w:tc>
        <w:tc>
          <w:tcPr>
            <w:tcW w:w="515" w:type="pct"/>
          </w:tcPr>
          <w:p w14:paraId="6A568083" w14:textId="33D3CB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38D0C97" w14:textId="5F33D8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2528BF05" w14:textId="62FB0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4468</w:t>
            </w:r>
          </w:p>
        </w:tc>
        <w:tc>
          <w:tcPr>
            <w:tcW w:w="294" w:type="pct"/>
          </w:tcPr>
          <w:p w14:paraId="2734E53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49D32F" w14:textId="5485C0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2377D01" w14:textId="2A491A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5C35B6B" w14:textId="519503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0296D95D" w14:textId="5CB83D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5AE8477C" w14:textId="77777777" w:rsidTr="003F23A7">
        <w:tc>
          <w:tcPr>
            <w:tcW w:w="586" w:type="pct"/>
          </w:tcPr>
          <w:p w14:paraId="068BB9B8" w14:textId="1C0B42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R4-2209482</w:t>
            </w:r>
          </w:p>
        </w:tc>
        <w:tc>
          <w:tcPr>
            <w:tcW w:w="811" w:type="pct"/>
          </w:tcPr>
          <w:p w14:paraId="39606CC9" w14:textId="76FA7C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M2</w:t>
            </w:r>
          </w:p>
        </w:tc>
        <w:tc>
          <w:tcPr>
            <w:tcW w:w="515" w:type="pct"/>
          </w:tcPr>
          <w:p w14:paraId="433A238D" w14:textId="028CEA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872AB78" w14:textId="731ACB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5228ECDD" w14:textId="6609FF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4469</w:t>
            </w:r>
          </w:p>
        </w:tc>
        <w:tc>
          <w:tcPr>
            <w:tcW w:w="294" w:type="pct"/>
          </w:tcPr>
          <w:p w14:paraId="0713C51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7BA412" w14:textId="289106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52154A" w14:textId="5EB8D9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E078E0D" w14:textId="746CDF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42E15E37" w14:textId="0FB7FE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3CCC52FB" w14:textId="77777777" w:rsidTr="003F23A7">
        <w:tc>
          <w:tcPr>
            <w:tcW w:w="586" w:type="pct"/>
          </w:tcPr>
          <w:p w14:paraId="1142FC93" w14:textId="05984E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R4-2209484</w:t>
            </w:r>
          </w:p>
        </w:tc>
        <w:tc>
          <w:tcPr>
            <w:tcW w:w="811" w:type="pct"/>
          </w:tcPr>
          <w:p w14:paraId="51E0533E" w14:textId="3EFA5E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NB1/NB2</w:t>
            </w:r>
          </w:p>
        </w:tc>
        <w:tc>
          <w:tcPr>
            <w:tcW w:w="515" w:type="pct"/>
          </w:tcPr>
          <w:p w14:paraId="25E64213" w14:textId="25FD6B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D81907F" w14:textId="061004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3E911774" w14:textId="2F7E08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4470</w:t>
            </w:r>
          </w:p>
        </w:tc>
        <w:tc>
          <w:tcPr>
            <w:tcW w:w="294" w:type="pct"/>
          </w:tcPr>
          <w:p w14:paraId="5F3D834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E1EEDE" w14:textId="110C4C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7959DB4" w14:textId="1FD39C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1CFE12D" w14:textId="143592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3EFE4C92" w14:textId="663FCF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2F19887" w14:textId="77777777" w:rsidTr="003F23A7">
        <w:tc>
          <w:tcPr>
            <w:tcW w:w="586" w:type="pct"/>
          </w:tcPr>
          <w:p w14:paraId="2138B44C" w14:textId="497548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R4-2209485</w:t>
            </w:r>
          </w:p>
        </w:tc>
        <w:tc>
          <w:tcPr>
            <w:tcW w:w="811" w:type="pct"/>
          </w:tcPr>
          <w:p w14:paraId="176996E3" w14:textId="3366D3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NB1/NB2</w:t>
            </w:r>
          </w:p>
        </w:tc>
        <w:tc>
          <w:tcPr>
            <w:tcW w:w="515" w:type="pct"/>
          </w:tcPr>
          <w:p w14:paraId="48CE3CAF" w14:textId="0ACDF2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AFAE496" w14:textId="19EB7F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36.307</w:t>
            </w:r>
          </w:p>
        </w:tc>
        <w:tc>
          <w:tcPr>
            <w:tcW w:w="368" w:type="pct"/>
          </w:tcPr>
          <w:p w14:paraId="76200E41" w14:textId="7A9487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4471</w:t>
            </w:r>
          </w:p>
        </w:tc>
        <w:tc>
          <w:tcPr>
            <w:tcW w:w="294" w:type="pct"/>
          </w:tcPr>
          <w:p w14:paraId="46CFC38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8E06D0" w14:textId="2F0E6B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A82671" w14:textId="574C21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7D77E78" w14:textId="1EA272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711B64A9" w14:textId="5907C6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6420EFF6" w14:textId="77777777" w:rsidTr="003F23A7">
        <w:tc>
          <w:tcPr>
            <w:tcW w:w="586" w:type="pct"/>
          </w:tcPr>
          <w:p w14:paraId="5B723037" w14:textId="5EA2AD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R4-2209530</w:t>
            </w:r>
          </w:p>
        </w:tc>
        <w:tc>
          <w:tcPr>
            <w:tcW w:w="811" w:type="pct"/>
          </w:tcPr>
          <w:p w14:paraId="46B08785" w14:textId="21D588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n100 co-existence requirements</w:t>
            </w:r>
          </w:p>
        </w:tc>
        <w:tc>
          <w:tcPr>
            <w:tcW w:w="515" w:type="pct"/>
          </w:tcPr>
          <w:p w14:paraId="7D4BD57A" w14:textId="17ED88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1499331" w14:textId="0EA004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5EA0B1F7" w14:textId="2BE9A9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0963</w:t>
            </w:r>
          </w:p>
        </w:tc>
        <w:tc>
          <w:tcPr>
            <w:tcW w:w="294" w:type="pct"/>
          </w:tcPr>
          <w:p w14:paraId="55D8318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F148AF" w14:textId="3E1A5B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07E3B58" w14:textId="14379F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5B74350" w14:textId="34E4F7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629E0B36" w14:textId="4F0ACF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8A86A2" w14:textId="77777777" w:rsidTr="003F23A7">
        <w:tc>
          <w:tcPr>
            <w:tcW w:w="586" w:type="pct"/>
          </w:tcPr>
          <w:p w14:paraId="777950F8" w14:textId="195BF7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R4-2209537</w:t>
            </w:r>
          </w:p>
        </w:tc>
        <w:tc>
          <w:tcPr>
            <w:tcW w:w="811" w:type="pct"/>
          </w:tcPr>
          <w:p w14:paraId="04243774" w14:textId="783987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 on introduction of n104 co-existence requirements</w:t>
            </w:r>
          </w:p>
        </w:tc>
        <w:tc>
          <w:tcPr>
            <w:tcW w:w="515" w:type="pct"/>
          </w:tcPr>
          <w:p w14:paraId="7C700C44" w14:textId="520B84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1939692" w14:textId="1EF1BF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46044145" w14:textId="3B5BD3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0964</w:t>
            </w:r>
          </w:p>
        </w:tc>
        <w:tc>
          <w:tcPr>
            <w:tcW w:w="294" w:type="pct"/>
          </w:tcPr>
          <w:p w14:paraId="2C48D30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D3862A" w14:textId="4CC1C3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CEA098" w14:textId="406AC2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AF3CEED" w14:textId="5AAA6C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465601A9" w14:textId="5720FC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E8C90E" w14:textId="77777777" w:rsidTr="003F23A7">
        <w:tc>
          <w:tcPr>
            <w:tcW w:w="586" w:type="pct"/>
          </w:tcPr>
          <w:p w14:paraId="63A342F8" w14:textId="3D75E9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R4-2209729</w:t>
            </w:r>
          </w:p>
        </w:tc>
        <w:tc>
          <w:tcPr>
            <w:tcW w:w="811" w:type="pct"/>
          </w:tcPr>
          <w:p w14:paraId="094D0727" w14:textId="6F9E68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Corrections to notes in OBUE requirements</w:t>
            </w:r>
          </w:p>
        </w:tc>
        <w:tc>
          <w:tcPr>
            <w:tcW w:w="515" w:type="pct"/>
          </w:tcPr>
          <w:p w14:paraId="6B181B96" w14:textId="2B283F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6E74115" w14:textId="4210F5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40B87235" w14:textId="1FAA77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0965</w:t>
            </w:r>
          </w:p>
        </w:tc>
        <w:tc>
          <w:tcPr>
            <w:tcW w:w="294" w:type="pct"/>
          </w:tcPr>
          <w:p w14:paraId="7F02423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B2B4C3" w14:textId="69B454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6CD57A9" w14:textId="462281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EA8B86D" w14:textId="34DCDA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512" w:type="pct"/>
          </w:tcPr>
          <w:p w14:paraId="19B7F2C2" w14:textId="17B7F4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DAE843" w14:textId="77777777" w:rsidTr="003F23A7">
        <w:tc>
          <w:tcPr>
            <w:tcW w:w="586" w:type="pct"/>
          </w:tcPr>
          <w:p w14:paraId="3827F52A" w14:textId="150D23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R4-2209730</w:t>
            </w:r>
          </w:p>
        </w:tc>
        <w:tc>
          <w:tcPr>
            <w:tcW w:w="811" w:type="pct"/>
          </w:tcPr>
          <w:p w14:paraId="6FF520B3" w14:textId="341181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Corrections to notes in OBUE requirements</w:t>
            </w:r>
          </w:p>
        </w:tc>
        <w:tc>
          <w:tcPr>
            <w:tcW w:w="515" w:type="pct"/>
          </w:tcPr>
          <w:p w14:paraId="29F46811" w14:textId="1EA763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0492387" w14:textId="16B010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30E4B33B" w14:textId="7B789C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0966</w:t>
            </w:r>
          </w:p>
        </w:tc>
        <w:tc>
          <w:tcPr>
            <w:tcW w:w="294" w:type="pct"/>
          </w:tcPr>
          <w:p w14:paraId="50BCB95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1E654A" w14:textId="5D20CC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020B44D" w14:textId="4E5726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1B1E7E2" w14:textId="006D4A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512" w:type="pct"/>
          </w:tcPr>
          <w:p w14:paraId="111990F6" w14:textId="7BC671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32F908" w14:textId="77777777" w:rsidTr="003F23A7">
        <w:tc>
          <w:tcPr>
            <w:tcW w:w="586" w:type="pct"/>
          </w:tcPr>
          <w:p w14:paraId="07580D97" w14:textId="6C885F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R4-2209731</w:t>
            </w:r>
          </w:p>
        </w:tc>
        <w:tc>
          <w:tcPr>
            <w:tcW w:w="811" w:type="pct"/>
          </w:tcPr>
          <w:p w14:paraId="580DFEB8" w14:textId="46D034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37.104: Corrections to notes in OBUE requirements</w:t>
            </w:r>
          </w:p>
        </w:tc>
        <w:tc>
          <w:tcPr>
            <w:tcW w:w="515" w:type="pct"/>
          </w:tcPr>
          <w:p w14:paraId="2BF1C0C5" w14:textId="3C6D1C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47D1CEE" w14:textId="40EFED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7ECBCEB8" w14:textId="4F86B7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0967</w:t>
            </w:r>
          </w:p>
        </w:tc>
        <w:tc>
          <w:tcPr>
            <w:tcW w:w="294" w:type="pct"/>
          </w:tcPr>
          <w:p w14:paraId="6BC6573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0CA1E3" w14:textId="7E3D31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AB5144" w14:textId="0C93B2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5596256" w14:textId="1935E8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MB_MSR_RF-Core</w:t>
            </w:r>
          </w:p>
        </w:tc>
        <w:tc>
          <w:tcPr>
            <w:tcW w:w="512" w:type="pct"/>
          </w:tcPr>
          <w:p w14:paraId="011E65C5" w14:textId="442534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15924CC" w14:textId="77777777" w:rsidTr="003F23A7">
        <w:tc>
          <w:tcPr>
            <w:tcW w:w="586" w:type="pct"/>
          </w:tcPr>
          <w:p w14:paraId="104FC485" w14:textId="13E581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R4-2211275</w:t>
            </w:r>
          </w:p>
        </w:tc>
        <w:tc>
          <w:tcPr>
            <w:tcW w:w="811" w:type="pct"/>
          </w:tcPr>
          <w:p w14:paraId="5F32E813" w14:textId="66A99C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M1/M2/NB1/NB2</w:t>
            </w:r>
          </w:p>
        </w:tc>
        <w:tc>
          <w:tcPr>
            <w:tcW w:w="515" w:type="pct"/>
          </w:tcPr>
          <w:p w14:paraId="3EFDFEDD" w14:textId="13D683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1273595" w14:textId="277677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37.104</w:t>
            </w:r>
          </w:p>
        </w:tc>
        <w:tc>
          <w:tcPr>
            <w:tcW w:w="368" w:type="pct"/>
          </w:tcPr>
          <w:p w14:paraId="483F720A" w14:textId="06DF0B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0968</w:t>
            </w:r>
          </w:p>
        </w:tc>
        <w:tc>
          <w:tcPr>
            <w:tcW w:w="294" w:type="pct"/>
          </w:tcPr>
          <w:p w14:paraId="4506CC7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DEBB1C" w14:textId="35BD9C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BCFEC1" w14:textId="46397A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C862D4C" w14:textId="261885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528487C3" w14:textId="15CC03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C8CC137" w14:textId="77777777" w:rsidTr="003F23A7">
        <w:tc>
          <w:tcPr>
            <w:tcW w:w="586" w:type="pct"/>
          </w:tcPr>
          <w:p w14:paraId="7B023D9A" w14:textId="0EDD03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R4-2208244</w:t>
            </w:r>
          </w:p>
        </w:tc>
        <w:tc>
          <w:tcPr>
            <w:tcW w:w="811" w:type="pct"/>
          </w:tcPr>
          <w:p w14:paraId="200242B2" w14:textId="4FE9B2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37.105</w:t>
            </w:r>
          </w:p>
        </w:tc>
        <w:tc>
          <w:tcPr>
            <w:tcW w:w="515" w:type="pct"/>
          </w:tcPr>
          <w:p w14:paraId="11C562FC" w14:textId="5370C0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C73197D" w14:textId="278A97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46A5B63D" w14:textId="0AD5B4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294" w:type="pct"/>
          </w:tcPr>
          <w:p w14:paraId="5E4D16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5AA7A1" w14:textId="437D13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DDAF4C" w14:textId="305323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19AA7FE" w14:textId="008DF7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252B634A" w14:textId="61646E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207121C" w14:textId="77777777" w:rsidTr="003F23A7">
        <w:tc>
          <w:tcPr>
            <w:tcW w:w="586" w:type="pct"/>
          </w:tcPr>
          <w:p w14:paraId="2555B811" w14:textId="244E90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R4-2210739</w:t>
            </w:r>
          </w:p>
        </w:tc>
        <w:tc>
          <w:tcPr>
            <w:tcW w:w="811" w:type="pct"/>
          </w:tcPr>
          <w:p w14:paraId="64831939" w14:textId="750ECC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37.105</w:t>
            </w:r>
          </w:p>
        </w:tc>
        <w:tc>
          <w:tcPr>
            <w:tcW w:w="515" w:type="pct"/>
          </w:tcPr>
          <w:p w14:paraId="146B90A0" w14:textId="53B7C4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D9819B2" w14:textId="4BEAF3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4F1EBE1F" w14:textId="0F7E49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0254</w:t>
            </w:r>
          </w:p>
        </w:tc>
        <w:tc>
          <w:tcPr>
            <w:tcW w:w="294" w:type="pct"/>
          </w:tcPr>
          <w:p w14:paraId="697079DC" w14:textId="7AD4A26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AFFDB85" w14:textId="4A6763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9534B0" w14:textId="7B659D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B1326B1" w14:textId="046005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38C03D93" w14:textId="72C06D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233F98E" w14:textId="77777777" w:rsidTr="003F23A7">
        <w:tc>
          <w:tcPr>
            <w:tcW w:w="586" w:type="pct"/>
          </w:tcPr>
          <w:p w14:paraId="240A37E9" w14:textId="4EF9AF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R4-2210645</w:t>
            </w:r>
          </w:p>
        </w:tc>
        <w:tc>
          <w:tcPr>
            <w:tcW w:w="811" w:type="pct"/>
          </w:tcPr>
          <w:p w14:paraId="370FA99B" w14:textId="5BDDF9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37.105: introduction of n100 co-existence requirements, Rel-17</w:t>
            </w:r>
          </w:p>
        </w:tc>
        <w:tc>
          <w:tcPr>
            <w:tcW w:w="515" w:type="pct"/>
          </w:tcPr>
          <w:p w14:paraId="6EEA6F7B" w14:textId="6DB4A4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2C3A929" w14:textId="460A42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173D5DE4" w14:textId="12A852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0255</w:t>
            </w:r>
          </w:p>
        </w:tc>
        <w:tc>
          <w:tcPr>
            <w:tcW w:w="294" w:type="pct"/>
          </w:tcPr>
          <w:p w14:paraId="2847BF0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796402" w14:textId="5E6ED7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FE9E75" w14:textId="5D482A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D11C067" w14:textId="3487E1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6D0EF759" w14:textId="5BE50E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CD2638" w14:textId="77777777" w:rsidTr="003F23A7">
        <w:tc>
          <w:tcPr>
            <w:tcW w:w="586" w:type="pct"/>
          </w:tcPr>
          <w:p w14:paraId="64846785" w14:textId="5C400F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R4-2211291</w:t>
            </w:r>
          </w:p>
        </w:tc>
        <w:tc>
          <w:tcPr>
            <w:tcW w:w="811" w:type="pct"/>
          </w:tcPr>
          <w:p w14:paraId="468436AD" w14:textId="20AA32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(Rel-15, CAT F)</w:t>
            </w:r>
          </w:p>
        </w:tc>
        <w:tc>
          <w:tcPr>
            <w:tcW w:w="515" w:type="pct"/>
          </w:tcPr>
          <w:p w14:paraId="59327120" w14:textId="3C61AB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F2AB023" w14:textId="09FE3A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23B434EA" w14:textId="790D8B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0256</w:t>
            </w:r>
          </w:p>
        </w:tc>
        <w:tc>
          <w:tcPr>
            <w:tcW w:w="294" w:type="pct"/>
          </w:tcPr>
          <w:p w14:paraId="535EB4C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49D982" w14:textId="17B84C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32A384D" w14:textId="144970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5BEC75A" w14:textId="6069DA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72F29864" w14:textId="57E900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4A81A7C" w14:textId="77777777" w:rsidTr="003F23A7">
        <w:tc>
          <w:tcPr>
            <w:tcW w:w="586" w:type="pct"/>
          </w:tcPr>
          <w:p w14:paraId="5BC0D660" w14:textId="100CCB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R4-2211292</w:t>
            </w:r>
          </w:p>
        </w:tc>
        <w:tc>
          <w:tcPr>
            <w:tcW w:w="811" w:type="pct"/>
          </w:tcPr>
          <w:p w14:paraId="0FECF76C" w14:textId="55E8FA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(Rel-16, CAT A)</w:t>
            </w:r>
          </w:p>
        </w:tc>
        <w:tc>
          <w:tcPr>
            <w:tcW w:w="515" w:type="pct"/>
          </w:tcPr>
          <w:p w14:paraId="10DC95D9" w14:textId="65F1D3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96D4E5D" w14:textId="0942AE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71645040" w14:textId="5E2378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0257</w:t>
            </w:r>
          </w:p>
        </w:tc>
        <w:tc>
          <w:tcPr>
            <w:tcW w:w="294" w:type="pct"/>
          </w:tcPr>
          <w:p w14:paraId="30679AD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ACF49E" w14:textId="11E05E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3310D31" w14:textId="67A282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BD3E8B0" w14:textId="607129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0B92AA9E" w14:textId="7062E6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2C731C" w14:textId="77777777" w:rsidTr="003F23A7">
        <w:tc>
          <w:tcPr>
            <w:tcW w:w="586" w:type="pct"/>
          </w:tcPr>
          <w:p w14:paraId="0C114D20" w14:textId="0448CD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R4-2211293</w:t>
            </w:r>
          </w:p>
        </w:tc>
        <w:tc>
          <w:tcPr>
            <w:tcW w:w="811" w:type="pct"/>
          </w:tcPr>
          <w:p w14:paraId="0EC875DB" w14:textId="77F975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37.105 Maintenance (Rel-17, CAT A)</w:t>
            </w:r>
          </w:p>
        </w:tc>
        <w:tc>
          <w:tcPr>
            <w:tcW w:w="515" w:type="pct"/>
          </w:tcPr>
          <w:p w14:paraId="3B5E12FF" w14:textId="382101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230BA292" w14:textId="6544E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37.105</w:t>
            </w:r>
          </w:p>
        </w:tc>
        <w:tc>
          <w:tcPr>
            <w:tcW w:w="368" w:type="pct"/>
          </w:tcPr>
          <w:p w14:paraId="10687E07" w14:textId="1ED1B8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0258</w:t>
            </w:r>
          </w:p>
        </w:tc>
        <w:tc>
          <w:tcPr>
            <w:tcW w:w="294" w:type="pct"/>
          </w:tcPr>
          <w:p w14:paraId="13B794D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D665E3" w14:textId="6EB20F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0F5E27" w14:textId="40145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89BC9D8" w14:textId="6780EB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6B9B4ED7" w14:textId="57C4CB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5BA71D" w14:textId="77777777" w:rsidTr="003F23A7">
        <w:tc>
          <w:tcPr>
            <w:tcW w:w="586" w:type="pct"/>
          </w:tcPr>
          <w:p w14:paraId="54821F32" w14:textId="0726EE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R4-2208793</w:t>
            </w:r>
          </w:p>
        </w:tc>
        <w:tc>
          <w:tcPr>
            <w:tcW w:w="811" w:type="pct"/>
          </w:tcPr>
          <w:p w14:paraId="1EF3A44C" w14:textId="7B85A0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BS RF conformance requirements for 1024QAM in FR1</w:t>
            </w:r>
          </w:p>
        </w:tc>
        <w:tc>
          <w:tcPr>
            <w:tcW w:w="515" w:type="pct"/>
          </w:tcPr>
          <w:p w14:paraId="03F2B701" w14:textId="507AF0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1163481B" w14:textId="177685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28D1E3C4" w14:textId="38E7BE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1005</w:t>
            </w:r>
          </w:p>
        </w:tc>
        <w:tc>
          <w:tcPr>
            <w:tcW w:w="294" w:type="pct"/>
          </w:tcPr>
          <w:p w14:paraId="171B934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ED9955" w14:textId="2D7843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1200E80" w14:textId="79C18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D8F5F5" w14:textId="111DAB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3F6066FC" w14:textId="3A43F1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8C0B130" w14:textId="77777777" w:rsidTr="003F23A7">
        <w:tc>
          <w:tcPr>
            <w:tcW w:w="586" w:type="pct"/>
          </w:tcPr>
          <w:p w14:paraId="76AF495C" w14:textId="735A74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R4-2209080</w:t>
            </w:r>
          </w:p>
        </w:tc>
        <w:tc>
          <w:tcPr>
            <w:tcW w:w="811" w:type="pct"/>
          </w:tcPr>
          <w:p w14:paraId="3D9E3719" w14:textId="70437C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 On sweep time for unwanted emission testing (Rel-15)</w:t>
            </w:r>
          </w:p>
        </w:tc>
        <w:tc>
          <w:tcPr>
            <w:tcW w:w="515" w:type="pct"/>
          </w:tcPr>
          <w:p w14:paraId="79B48A7A" w14:textId="67FB49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E3166B4" w14:textId="2E4D1A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683DCEF2" w14:textId="5EFF30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1006</w:t>
            </w:r>
          </w:p>
        </w:tc>
        <w:tc>
          <w:tcPr>
            <w:tcW w:w="294" w:type="pct"/>
          </w:tcPr>
          <w:p w14:paraId="263905A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49B05E0" w14:textId="7EF412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A3D4846" w14:textId="748562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C0AA6D5" w14:textId="3C1C34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5FAF0787" w14:textId="210C5A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FBE7734" w14:textId="77777777" w:rsidTr="003F23A7">
        <w:tc>
          <w:tcPr>
            <w:tcW w:w="586" w:type="pct"/>
          </w:tcPr>
          <w:p w14:paraId="434AAB13" w14:textId="28EFE4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R4-2210820</w:t>
            </w:r>
          </w:p>
        </w:tc>
        <w:tc>
          <w:tcPr>
            <w:tcW w:w="811" w:type="pct"/>
          </w:tcPr>
          <w:p w14:paraId="2291D02C" w14:textId="161BF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 On sweep time for unwanted emission testing (Rel-15)</w:t>
            </w:r>
          </w:p>
        </w:tc>
        <w:tc>
          <w:tcPr>
            <w:tcW w:w="515" w:type="pct"/>
          </w:tcPr>
          <w:p w14:paraId="4EEBDA69" w14:textId="493154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926D159" w14:textId="048F6F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713A300D" w14:textId="0DA33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1006</w:t>
            </w:r>
          </w:p>
        </w:tc>
        <w:tc>
          <w:tcPr>
            <w:tcW w:w="294" w:type="pct"/>
          </w:tcPr>
          <w:p w14:paraId="60525211" w14:textId="48FFE03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1232D04" w14:textId="1B4A1B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D82E04C" w14:textId="0503CA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0E3A864" w14:textId="7D8BCE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8BFC392" w14:textId="7775EC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4E123AB" w14:textId="77777777" w:rsidTr="003F23A7">
        <w:tc>
          <w:tcPr>
            <w:tcW w:w="586" w:type="pct"/>
          </w:tcPr>
          <w:p w14:paraId="5B060BF9" w14:textId="0C2235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R4-2209081</w:t>
            </w:r>
          </w:p>
        </w:tc>
        <w:tc>
          <w:tcPr>
            <w:tcW w:w="811" w:type="pct"/>
          </w:tcPr>
          <w:p w14:paraId="12062B66" w14:textId="176997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 On sweep time for unwanted emission testing (Rel-16)</w:t>
            </w:r>
          </w:p>
        </w:tc>
        <w:tc>
          <w:tcPr>
            <w:tcW w:w="515" w:type="pct"/>
          </w:tcPr>
          <w:p w14:paraId="11BB96AA" w14:textId="48DD6D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48FAA7B" w14:textId="71BD2C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768C2FC2" w14:textId="0163BB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1007</w:t>
            </w:r>
          </w:p>
        </w:tc>
        <w:tc>
          <w:tcPr>
            <w:tcW w:w="294" w:type="pct"/>
          </w:tcPr>
          <w:p w14:paraId="7B11281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3B51D1" w14:textId="6A239F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ABEB4F0" w14:textId="739F9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1303840" w14:textId="4CCD18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1EAB9A8" w14:textId="732B17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A762575" w14:textId="77777777" w:rsidTr="003F23A7">
        <w:tc>
          <w:tcPr>
            <w:tcW w:w="586" w:type="pct"/>
          </w:tcPr>
          <w:p w14:paraId="7866CB68" w14:textId="5187FA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R4-2209082</w:t>
            </w:r>
          </w:p>
        </w:tc>
        <w:tc>
          <w:tcPr>
            <w:tcW w:w="811" w:type="pct"/>
          </w:tcPr>
          <w:p w14:paraId="1A965BE1" w14:textId="68A5E4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37.141 On sweep time for unwanted emission testing (Rel-17)</w:t>
            </w:r>
          </w:p>
        </w:tc>
        <w:tc>
          <w:tcPr>
            <w:tcW w:w="515" w:type="pct"/>
          </w:tcPr>
          <w:p w14:paraId="154F8D66" w14:textId="3F4A33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7F0408C" w14:textId="1CAD4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6E90111" w14:textId="3E7916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1008</w:t>
            </w:r>
          </w:p>
        </w:tc>
        <w:tc>
          <w:tcPr>
            <w:tcW w:w="294" w:type="pct"/>
          </w:tcPr>
          <w:p w14:paraId="73DACA9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9A9511" w14:textId="467030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55660B" w14:textId="58FF7C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B38AF07" w14:textId="5C629F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089F8320" w14:textId="4E874C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0BD8B17" w14:textId="77777777" w:rsidTr="003F23A7">
        <w:tc>
          <w:tcPr>
            <w:tcW w:w="586" w:type="pct"/>
          </w:tcPr>
          <w:p w14:paraId="373F10AE" w14:textId="228DC2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R4-2209531</w:t>
            </w:r>
          </w:p>
        </w:tc>
        <w:tc>
          <w:tcPr>
            <w:tcW w:w="811" w:type="pct"/>
          </w:tcPr>
          <w:p w14:paraId="096FB230" w14:textId="3362FE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n100 co-existence requirements</w:t>
            </w:r>
          </w:p>
        </w:tc>
        <w:tc>
          <w:tcPr>
            <w:tcW w:w="515" w:type="pct"/>
          </w:tcPr>
          <w:p w14:paraId="1D13A026" w14:textId="77BFC8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4F39AF0" w14:textId="136DFB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608BA774" w14:textId="7D5433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1009</w:t>
            </w:r>
          </w:p>
        </w:tc>
        <w:tc>
          <w:tcPr>
            <w:tcW w:w="294" w:type="pct"/>
          </w:tcPr>
          <w:p w14:paraId="68A3E4C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8DA09A" w14:textId="224F90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E57381F" w14:textId="615F97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310C0A0" w14:textId="2B4934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24BA78EB" w14:textId="327DC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6EC6767" w14:textId="77777777" w:rsidTr="003F23A7">
        <w:tc>
          <w:tcPr>
            <w:tcW w:w="586" w:type="pct"/>
          </w:tcPr>
          <w:p w14:paraId="335A413D" w14:textId="064793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R4-2210886</w:t>
            </w:r>
          </w:p>
        </w:tc>
        <w:tc>
          <w:tcPr>
            <w:tcW w:w="811" w:type="pct"/>
          </w:tcPr>
          <w:p w14:paraId="2885A005" w14:textId="02E492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n100 co-existence requirements</w:t>
            </w:r>
          </w:p>
        </w:tc>
        <w:tc>
          <w:tcPr>
            <w:tcW w:w="515" w:type="pct"/>
          </w:tcPr>
          <w:p w14:paraId="2958B802" w14:textId="15E0FB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B97F68C" w14:textId="730AD7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1FDA4030" w14:textId="01F144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1009</w:t>
            </w:r>
          </w:p>
        </w:tc>
        <w:tc>
          <w:tcPr>
            <w:tcW w:w="294" w:type="pct"/>
          </w:tcPr>
          <w:p w14:paraId="12DD376C" w14:textId="1FDD41C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BA3F6BC" w14:textId="06307A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3D7598" w14:textId="0CE60A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CD52642" w14:textId="701CCD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682963F4" w14:textId="1C12B7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6C844CF" w14:textId="77777777" w:rsidTr="003F23A7">
        <w:tc>
          <w:tcPr>
            <w:tcW w:w="586" w:type="pct"/>
          </w:tcPr>
          <w:p w14:paraId="37B9126B" w14:textId="6C0471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R4-2209538</w:t>
            </w:r>
          </w:p>
        </w:tc>
        <w:tc>
          <w:tcPr>
            <w:tcW w:w="811" w:type="pct"/>
          </w:tcPr>
          <w:p w14:paraId="5204613F" w14:textId="0184D2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 on introduction of n104 co-existence requirements</w:t>
            </w:r>
          </w:p>
        </w:tc>
        <w:tc>
          <w:tcPr>
            <w:tcW w:w="515" w:type="pct"/>
          </w:tcPr>
          <w:p w14:paraId="0D138794" w14:textId="5F7D7C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144FC80" w14:textId="6C24C0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0E979C23" w14:textId="58E7C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1010</w:t>
            </w:r>
          </w:p>
        </w:tc>
        <w:tc>
          <w:tcPr>
            <w:tcW w:w="294" w:type="pct"/>
          </w:tcPr>
          <w:p w14:paraId="694D91D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E044CF" w14:textId="4ED4B6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9BCAE63" w14:textId="516FDF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67AE91B" w14:textId="4BE068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2" w:type="pct"/>
          </w:tcPr>
          <w:p w14:paraId="044D5BD2" w14:textId="7B0E86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0068E6" w14:textId="77777777" w:rsidTr="003F23A7">
        <w:tc>
          <w:tcPr>
            <w:tcW w:w="586" w:type="pct"/>
          </w:tcPr>
          <w:p w14:paraId="24D04DFF" w14:textId="67C539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R4-2209732</w:t>
            </w:r>
          </w:p>
        </w:tc>
        <w:tc>
          <w:tcPr>
            <w:tcW w:w="811" w:type="pct"/>
          </w:tcPr>
          <w:p w14:paraId="664CFCD0" w14:textId="1448B1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Corrections to notes in OBUE requirements</w:t>
            </w:r>
          </w:p>
        </w:tc>
        <w:tc>
          <w:tcPr>
            <w:tcW w:w="515" w:type="pct"/>
          </w:tcPr>
          <w:p w14:paraId="328B94D9" w14:textId="43C928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FDA2824" w14:textId="17304A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5F42C8B7" w14:textId="32A1F3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1011</w:t>
            </w:r>
          </w:p>
        </w:tc>
        <w:tc>
          <w:tcPr>
            <w:tcW w:w="294" w:type="pct"/>
          </w:tcPr>
          <w:p w14:paraId="201AF3F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0D27C3" w14:textId="0A17C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4BB3B0F" w14:textId="4E4695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DD57269" w14:textId="04F4E9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512" w:type="pct"/>
          </w:tcPr>
          <w:p w14:paraId="4092F651" w14:textId="42AAA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EE4206E" w14:textId="77777777" w:rsidTr="003F23A7">
        <w:tc>
          <w:tcPr>
            <w:tcW w:w="586" w:type="pct"/>
          </w:tcPr>
          <w:p w14:paraId="343BF4F1" w14:textId="30BCDD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R4-2210694</w:t>
            </w:r>
          </w:p>
        </w:tc>
        <w:tc>
          <w:tcPr>
            <w:tcW w:w="811" w:type="pct"/>
          </w:tcPr>
          <w:p w14:paraId="7B308030" w14:textId="5896B4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Corrections to notes in OBUE requirements</w:t>
            </w:r>
          </w:p>
        </w:tc>
        <w:tc>
          <w:tcPr>
            <w:tcW w:w="515" w:type="pct"/>
          </w:tcPr>
          <w:p w14:paraId="0EB2ABF3" w14:textId="289886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77B3C27" w14:textId="7E78EF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DBF8AD2" w14:textId="00913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1011</w:t>
            </w:r>
          </w:p>
        </w:tc>
        <w:tc>
          <w:tcPr>
            <w:tcW w:w="294" w:type="pct"/>
          </w:tcPr>
          <w:p w14:paraId="483D6E6F" w14:textId="5F506DC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7C2717C" w14:textId="2B9147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988A817" w14:textId="7F78E8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A578EA" w14:textId="5C702F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512" w:type="pct"/>
          </w:tcPr>
          <w:p w14:paraId="091C548B" w14:textId="56D99A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590863A8" w14:textId="77777777" w:rsidTr="003F23A7">
        <w:tc>
          <w:tcPr>
            <w:tcW w:w="586" w:type="pct"/>
          </w:tcPr>
          <w:p w14:paraId="0FB071CE" w14:textId="31E419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R4-2209733</w:t>
            </w:r>
          </w:p>
        </w:tc>
        <w:tc>
          <w:tcPr>
            <w:tcW w:w="811" w:type="pct"/>
          </w:tcPr>
          <w:p w14:paraId="7F0A9D83" w14:textId="16BC75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Corrections to notes in OBUE requirements</w:t>
            </w:r>
          </w:p>
        </w:tc>
        <w:tc>
          <w:tcPr>
            <w:tcW w:w="515" w:type="pct"/>
          </w:tcPr>
          <w:p w14:paraId="554994D6" w14:textId="56F763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2DFC577" w14:textId="6BA8F4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5DA71309" w14:textId="4BB440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1012</w:t>
            </w:r>
          </w:p>
        </w:tc>
        <w:tc>
          <w:tcPr>
            <w:tcW w:w="294" w:type="pct"/>
          </w:tcPr>
          <w:p w14:paraId="6D9231F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92A3B9" w14:textId="5D08F9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09FBA76" w14:textId="3C611C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AC11AEE" w14:textId="748982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512" w:type="pct"/>
          </w:tcPr>
          <w:p w14:paraId="6D330309" w14:textId="5A72D2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2ACB4030" w14:textId="77777777" w:rsidTr="003F23A7">
        <w:tc>
          <w:tcPr>
            <w:tcW w:w="586" w:type="pct"/>
          </w:tcPr>
          <w:p w14:paraId="59823FE0" w14:textId="526A47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R4-2209734</w:t>
            </w:r>
          </w:p>
        </w:tc>
        <w:tc>
          <w:tcPr>
            <w:tcW w:w="811" w:type="pct"/>
          </w:tcPr>
          <w:p w14:paraId="74D9618B" w14:textId="52583A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37.141: Corrections to notes in OBUE requirements</w:t>
            </w:r>
          </w:p>
        </w:tc>
        <w:tc>
          <w:tcPr>
            <w:tcW w:w="515" w:type="pct"/>
          </w:tcPr>
          <w:p w14:paraId="52800449" w14:textId="1DBBDF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43148DA" w14:textId="4B7763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41C48EFD" w14:textId="3E2050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1013</w:t>
            </w:r>
          </w:p>
        </w:tc>
        <w:tc>
          <w:tcPr>
            <w:tcW w:w="294" w:type="pct"/>
          </w:tcPr>
          <w:p w14:paraId="2CAE57C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6B2FC9" w14:textId="78BA49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150378" w14:textId="1DB00B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F32D715" w14:textId="05B18A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</w:t>
            </w:r>
          </w:p>
        </w:tc>
        <w:tc>
          <w:tcPr>
            <w:tcW w:w="512" w:type="pct"/>
          </w:tcPr>
          <w:p w14:paraId="2C71F4DB" w14:textId="072264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395F97D" w14:textId="77777777" w:rsidTr="003F23A7">
        <w:tc>
          <w:tcPr>
            <w:tcW w:w="586" w:type="pct"/>
          </w:tcPr>
          <w:p w14:paraId="36035E69" w14:textId="6B90F6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R4-2211277</w:t>
            </w:r>
          </w:p>
        </w:tc>
        <w:tc>
          <w:tcPr>
            <w:tcW w:w="811" w:type="pct"/>
          </w:tcPr>
          <w:p w14:paraId="3A49A9DA" w14:textId="333AED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adding B48 for NB1/NB2</w:t>
            </w:r>
          </w:p>
        </w:tc>
        <w:tc>
          <w:tcPr>
            <w:tcW w:w="515" w:type="pct"/>
          </w:tcPr>
          <w:p w14:paraId="3705E384" w14:textId="76C32A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7F61831" w14:textId="3847D8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370AF674" w14:textId="373A47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1014</w:t>
            </w:r>
          </w:p>
        </w:tc>
        <w:tc>
          <w:tcPr>
            <w:tcW w:w="294" w:type="pct"/>
          </w:tcPr>
          <w:p w14:paraId="3A9D94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4E8DAF" w14:textId="51D4A1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9E5242" w14:textId="653B32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EC68617" w14:textId="2B1003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LTE_bands_R17_M1_M2_NB1_NB2-Core</w:t>
            </w:r>
          </w:p>
        </w:tc>
        <w:tc>
          <w:tcPr>
            <w:tcW w:w="512" w:type="pct"/>
          </w:tcPr>
          <w:p w14:paraId="31131193" w14:textId="206F88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D4D96B9" w14:textId="77777777" w:rsidTr="003F23A7">
        <w:tc>
          <w:tcPr>
            <w:tcW w:w="586" w:type="pct"/>
          </w:tcPr>
          <w:p w14:paraId="56F6DB5F" w14:textId="149BF1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R4-2211294</w:t>
            </w:r>
          </w:p>
        </w:tc>
        <w:tc>
          <w:tcPr>
            <w:tcW w:w="811" w:type="pct"/>
          </w:tcPr>
          <w:p w14:paraId="574AA07B" w14:textId="3D86F8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(Rel-15, CAT F)</w:t>
            </w:r>
          </w:p>
        </w:tc>
        <w:tc>
          <w:tcPr>
            <w:tcW w:w="515" w:type="pct"/>
          </w:tcPr>
          <w:p w14:paraId="64FB67C5" w14:textId="7E014B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1BC8EFA6" w14:textId="12C767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069E692F" w14:textId="06DA5E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1015</w:t>
            </w:r>
          </w:p>
        </w:tc>
        <w:tc>
          <w:tcPr>
            <w:tcW w:w="294" w:type="pct"/>
          </w:tcPr>
          <w:p w14:paraId="0635D43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1A2468" w14:textId="026E45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7F383FF" w14:textId="5B7F2D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1B9BCA" w14:textId="38FBFC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MB_MSR_RF-Perf, NR_newRAT-Perf</w:t>
            </w:r>
          </w:p>
        </w:tc>
        <w:tc>
          <w:tcPr>
            <w:tcW w:w="512" w:type="pct"/>
          </w:tcPr>
          <w:p w14:paraId="0234592C" w14:textId="360C5E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A17868" w14:textId="77777777" w:rsidTr="003F23A7">
        <w:tc>
          <w:tcPr>
            <w:tcW w:w="586" w:type="pct"/>
          </w:tcPr>
          <w:p w14:paraId="28BF31E4" w14:textId="38950D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R4-2211295</w:t>
            </w:r>
          </w:p>
        </w:tc>
        <w:tc>
          <w:tcPr>
            <w:tcW w:w="811" w:type="pct"/>
          </w:tcPr>
          <w:p w14:paraId="49E9D09E" w14:textId="4926E6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(Rel-16, CAT F)</w:t>
            </w:r>
          </w:p>
        </w:tc>
        <w:tc>
          <w:tcPr>
            <w:tcW w:w="515" w:type="pct"/>
          </w:tcPr>
          <w:p w14:paraId="29F5209B" w14:textId="747387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3BF0A0AB" w14:textId="0F26C8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1950891B" w14:textId="5DEEC1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1016</w:t>
            </w:r>
          </w:p>
        </w:tc>
        <w:tc>
          <w:tcPr>
            <w:tcW w:w="294" w:type="pct"/>
          </w:tcPr>
          <w:p w14:paraId="41A8812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6EFB9F" w14:textId="2B93DE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4B7EFC8" w14:textId="62B955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F76B096" w14:textId="7B247B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MB_MSR_RF-Perf, NR_newRAT-Perf, MSR_GSM_UTRA_LTE_NR-Perf</w:t>
            </w:r>
          </w:p>
        </w:tc>
        <w:tc>
          <w:tcPr>
            <w:tcW w:w="512" w:type="pct"/>
          </w:tcPr>
          <w:p w14:paraId="776137AA" w14:textId="4195D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105477" w14:textId="77777777" w:rsidTr="003F23A7">
        <w:tc>
          <w:tcPr>
            <w:tcW w:w="586" w:type="pct"/>
          </w:tcPr>
          <w:p w14:paraId="1014CEF1" w14:textId="3B851F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R4-2211296</w:t>
            </w:r>
          </w:p>
        </w:tc>
        <w:tc>
          <w:tcPr>
            <w:tcW w:w="811" w:type="pct"/>
          </w:tcPr>
          <w:p w14:paraId="0953B02C" w14:textId="7D110D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37.141 Maintenance (Rel-17, CAT A)</w:t>
            </w:r>
          </w:p>
        </w:tc>
        <w:tc>
          <w:tcPr>
            <w:tcW w:w="515" w:type="pct"/>
          </w:tcPr>
          <w:p w14:paraId="6A9A396F" w14:textId="123526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399A5308" w14:textId="1C1CE5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37.141</w:t>
            </w:r>
          </w:p>
        </w:tc>
        <w:tc>
          <w:tcPr>
            <w:tcW w:w="368" w:type="pct"/>
          </w:tcPr>
          <w:p w14:paraId="70702F79" w14:textId="1BA7BC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1017</w:t>
            </w:r>
          </w:p>
        </w:tc>
        <w:tc>
          <w:tcPr>
            <w:tcW w:w="294" w:type="pct"/>
          </w:tcPr>
          <w:p w14:paraId="1ADA1F6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F49D25" w14:textId="0CE78C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3D7AA6" w14:textId="29F4DC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496DC7D" w14:textId="31C6F3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MB_MSR_RF-Perf, NR_newRAT-Perf, MSR_GSM_UTRA_LTE_NR-Perf</w:t>
            </w:r>
          </w:p>
        </w:tc>
        <w:tc>
          <w:tcPr>
            <w:tcW w:w="512" w:type="pct"/>
          </w:tcPr>
          <w:p w14:paraId="6A958B5D" w14:textId="38858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C6EB04" w14:textId="77777777" w:rsidTr="003F23A7">
        <w:tc>
          <w:tcPr>
            <w:tcW w:w="586" w:type="pct"/>
          </w:tcPr>
          <w:p w14:paraId="5B13F334" w14:textId="0132B9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R4-2208552</w:t>
            </w:r>
          </w:p>
        </w:tc>
        <w:tc>
          <w:tcPr>
            <w:tcW w:w="811" w:type="pct"/>
          </w:tcPr>
          <w:p w14:paraId="27660090" w14:textId="11FD23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6GHz licensed band for 37.145-1</w:t>
            </w:r>
          </w:p>
        </w:tc>
        <w:tc>
          <w:tcPr>
            <w:tcW w:w="515" w:type="pct"/>
          </w:tcPr>
          <w:p w14:paraId="0F3069A9" w14:textId="375A4B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F522799" w14:textId="1E02A7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1DC6030F" w14:textId="66CF41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0286</w:t>
            </w:r>
          </w:p>
        </w:tc>
        <w:tc>
          <w:tcPr>
            <w:tcW w:w="294" w:type="pct"/>
          </w:tcPr>
          <w:p w14:paraId="50700E3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DD7365" w14:textId="38069E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BA0E4B9" w14:textId="7104DA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67370EF" w14:textId="6233EE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2" w:type="pct"/>
          </w:tcPr>
          <w:p w14:paraId="45C077F6" w14:textId="7D4DEC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9B0C2F2" w14:textId="77777777" w:rsidTr="003F23A7">
        <w:tc>
          <w:tcPr>
            <w:tcW w:w="586" w:type="pct"/>
          </w:tcPr>
          <w:p w14:paraId="2E150759" w14:textId="5D336E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R4-2208794</w:t>
            </w:r>
          </w:p>
        </w:tc>
        <w:tc>
          <w:tcPr>
            <w:tcW w:w="811" w:type="pct"/>
          </w:tcPr>
          <w:p w14:paraId="77C7B9BF" w14:textId="192D3F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37.145-1: BS RF conformance requirements for 1024QAM in FR1</w:t>
            </w:r>
          </w:p>
        </w:tc>
        <w:tc>
          <w:tcPr>
            <w:tcW w:w="515" w:type="pct"/>
          </w:tcPr>
          <w:p w14:paraId="442DBB1D" w14:textId="77EAEE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29702293" w14:textId="0AC19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4DEB2F7A" w14:textId="4075AB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294" w:type="pct"/>
          </w:tcPr>
          <w:p w14:paraId="52893F8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55E5B7" w14:textId="7D4118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5AA3FA" w14:textId="455E7F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8518976" w14:textId="554E02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5B132CF6" w14:textId="2CC5C0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C605B70" w14:textId="77777777" w:rsidTr="003F23A7">
        <w:tc>
          <w:tcPr>
            <w:tcW w:w="586" w:type="pct"/>
          </w:tcPr>
          <w:p w14:paraId="3A408189" w14:textId="57A0B4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R4-2210646</w:t>
            </w:r>
          </w:p>
        </w:tc>
        <w:tc>
          <w:tcPr>
            <w:tcW w:w="811" w:type="pct"/>
          </w:tcPr>
          <w:p w14:paraId="57B63CCF" w14:textId="4B4014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37.145-1: introduction of n100 co-existence requirements, Rel-17</w:t>
            </w:r>
          </w:p>
        </w:tc>
        <w:tc>
          <w:tcPr>
            <w:tcW w:w="515" w:type="pct"/>
          </w:tcPr>
          <w:p w14:paraId="0547BB74" w14:textId="7456FA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BEEF3FC" w14:textId="47CC53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0912CFC9" w14:textId="04B5E4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0288</w:t>
            </w:r>
          </w:p>
        </w:tc>
        <w:tc>
          <w:tcPr>
            <w:tcW w:w="294" w:type="pct"/>
          </w:tcPr>
          <w:p w14:paraId="31B9FF3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8035AC" w14:textId="510E2C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97E1C7" w14:textId="27D968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9BD3E0D" w14:textId="5A9265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3C023963" w14:textId="3D52B4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E2FD387" w14:textId="77777777" w:rsidTr="003F23A7">
        <w:tc>
          <w:tcPr>
            <w:tcW w:w="586" w:type="pct"/>
          </w:tcPr>
          <w:p w14:paraId="119009A0" w14:textId="6BD2D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R4-2211297</w:t>
            </w:r>
          </w:p>
        </w:tc>
        <w:tc>
          <w:tcPr>
            <w:tcW w:w="811" w:type="pct"/>
          </w:tcPr>
          <w:p w14:paraId="5DCDF4FF" w14:textId="12D70C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(Rel-15, CAT F)</w:t>
            </w:r>
          </w:p>
        </w:tc>
        <w:tc>
          <w:tcPr>
            <w:tcW w:w="515" w:type="pct"/>
          </w:tcPr>
          <w:p w14:paraId="413CCB7B" w14:textId="5F0FFF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5456F64A" w14:textId="03B99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27334F19" w14:textId="01A39D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0289</w:t>
            </w:r>
          </w:p>
        </w:tc>
        <w:tc>
          <w:tcPr>
            <w:tcW w:w="294" w:type="pct"/>
          </w:tcPr>
          <w:p w14:paraId="766E403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A30294" w14:textId="7CED5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EA6DE60" w14:textId="377854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ADF764" w14:textId="1E4D0C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</w:t>
            </w:r>
          </w:p>
        </w:tc>
        <w:tc>
          <w:tcPr>
            <w:tcW w:w="512" w:type="pct"/>
          </w:tcPr>
          <w:p w14:paraId="16F8B476" w14:textId="0CED4D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595F60" w14:textId="77777777" w:rsidTr="003F23A7">
        <w:tc>
          <w:tcPr>
            <w:tcW w:w="586" w:type="pct"/>
          </w:tcPr>
          <w:p w14:paraId="326E6AF1" w14:textId="0BACEC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R4-2211298</w:t>
            </w:r>
          </w:p>
        </w:tc>
        <w:tc>
          <w:tcPr>
            <w:tcW w:w="811" w:type="pct"/>
          </w:tcPr>
          <w:p w14:paraId="51096B01" w14:textId="03FD73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(Rel-16, CAT F)</w:t>
            </w:r>
          </w:p>
        </w:tc>
        <w:tc>
          <w:tcPr>
            <w:tcW w:w="515" w:type="pct"/>
          </w:tcPr>
          <w:p w14:paraId="715ADBD4" w14:textId="2D51B2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45B04562" w14:textId="32456F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166293B3" w14:textId="2CD002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0290</w:t>
            </w:r>
          </w:p>
        </w:tc>
        <w:tc>
          <w:tcPr>
            <w:tcW w:w="294" w:type="pct"/>
          </w:tcPr>
          <w:p w14:paraId="5EC8FE5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D3026F" w14:textId="42FE11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D11558F" w14:textId="27E393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D0C24BE" w14:textId="609C7D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</w:t>
            </w:r>
          </w:p>
        </w:tc>
        <w:tc>
          <w:tcPr>
            <w:tcW w:w="512" w:type="pct"/>
          </w:tcPr>
          <w:p w14:paraId="35EA660A" w14:textId="6E8DC9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CEFD71D" w14:textId="77777777" w:rsidTr="003F23A7">
        <w:tc>
          <w:tcPr>
            <w:tcW w:w="586" w:type="pct"/>
          </w:tcPr>
          <w:p w14:paraId="2DAF9B8F" w14:textId="081C3E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R4-2211299</w:t>
            </w:r>
          </w:p>
        </w:tc>
        <w:tc>
          <w:tcPr>
            <w:tcW w:w="811" w:type="pct"/>
          </w:tcPr>
          <w:p w14:paraId="44EF8E3F" w14:textId="3EA946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37.145-1 Maintenance (Rel-17, CAT A)</w:t>
            </w:r>
          </w:p>
        </w:tc>
        <w:tc>
          <w:tcPr>
            <w:tcW w:w="515" w:type="pct"/>
          </w:tcPr>
          <w:p w14:paraId="3530E3CC" w14:textId="7EFDC2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2F9FEBF1" w14:textId="681197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37.145-1</w:t>
            </w:r>
          </w:p>
        </w:tc>
        <w:tc>
          <w:tcPr>
            <w:tcW w:w="368" w:type="pct"/>
          </w:tcPr>
          <w:p w14:paraId="252B466F" w14:textId="05EF93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0291</w:t>
            </w:r>
          </w:p>
        </w:tc>
        <w:tc>
          <w:tcPr>
            <w:tcW w:w="294" w:type="pct"/>
          </w:tcPr>
          <w:p w14:paraId="0839C78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A91AAE" w14:textId="52EFE8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171505E" w14:textId="58C478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324E0BE" w14:textId="04617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AASenh_BS_LTE_UTRA-Perf</w:t>
            </w:r>
          </w:p>
        </w:tc>
        <w:tc>
          <w:tcPr>
            <w:tcW w:w="512" w:type="pct"/>
          </w:tcPr>
          <w:p w14:paraId="78CEB482" w14:textId="29D414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950FEC" w14:textId="77777777" w:rsidTr="003F23A7">
        <w:tc>
          <w:tcPr>
            <w:tcW w:w="586" w:type="pct"/>
          </w:tcPr>
          <w:p w14:paraId="3537D5DA" w14:textId="1D90A0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R4-2208553</w:t>
            </w:r>
          </w:p>
        </w:tc>
        <w:tc>
          <w:tcPr>
            <w:tcW w:w="811" w:type="pct"/>
          </w:tcPr>
          <w:p w14:paraId="3A13EB48" w14:textId="505FEC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6GHz licensed band for 37.145-2</w:t>
            </w:r>
          </w:p>
        </w:tc>
        <w:tc>
          <w:tcPr>
            <w:tcW w:w="515" w:type="pct"/>
          </w:tcPr>
          <w:p w14:paraId="2935EFE4" w14:textId="0B10EC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540C34A" w14:textId="23492C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7090AFF8" w14:textId="493C9C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0328</w:t>
            </w:r>
          </w:p>
        </w:tc>
        <w:tc>
          <w:tcPr>
            <w:tcW w:w="294" w:type="pct"/>
          </w:tcPr>
          <w:p w14:paraId="79BB9E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CAD2DD" w14:textId="3557C2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0839E2" w14:textId="02BA8B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BA16586" w14:textId="497E51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2" w:type="pct"/>
          </w:tcPr>
          <w:p w14:paraId="69C09806" w14:textId="0DF932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02EFE2" w14:textId="77777777" w:rsidTr="003F23A7">
        <w:tc>
          <w:tcPr>
            <w:tcW w:w="586" w:type="pct"/>
          </w:tcPr>
          <w:p w14:paraId="24C7D231" w14:textId="3EB995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R4-2208795</w:t>
            </w:r>
          </w:p>
        </w:tc>
        <w:tc>
          <w:tcPr>
            <w:tcW w:w="811" w:type="pct"/>
          </w:tcPr>
          <w:p w14:paraId="20D76B02" w14:textId="70B7BE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37.145-2: BS RF conformance requirements for 1024QAM in FR1</w:t>
            </w:r>
          </w:p>
        </w:tc>
        <w:tc>
          <w:tcPr>
            <w:tcW w:w="515" w:type="pct"/>
          </w:tcPr>
          <w:p w14:paraId="0330F0F7" w14:textId="540DF5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0798E0EA" w14:textId="3681F7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0EF938CB" w14:textId="331368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0329</w:t>
            </w:r>
          </w:p>
        </w:tc>
        <w:tc>
          <w:tcPr>
            <w:tcW w:w="294" w:type="pct"/>
          </w:tcPr>
          <w:p w14:paraId="0A048EA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E1F2EC" w14:textId="0A9124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314427" w14:textId="7D2C50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B106A81" w14:textId="281A68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7FD2A4A3" w14:textId="1820CF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98BC751" w14:textId="77777777" w:rsidTr="003F23A7">
        <w:tc>
          <w:tcPr>
            <w:tcW w:w="586" w:type="pct"/>
          </w:tcPr>
          <w:p w14:paraId="7099157B" w14:textId="026A70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R4-2210647</w:t>
            </w:r>
          </w:p>
        </w:tc>
        <w:tc>
          <w:tcPr>
            <w:tcW w:w="811" w:type="pct"/>
          </w:tcPr>
          <w:p w14:paraId="3BD9F630" w14:textId="487364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37.145-2: introduction of n100 co-existence requirements, Rel-17</w:t>
            </w:r>
          </w:p>
        </w:tc>
        <w:tc>
          <w:tcPr>
            <w:tcW w:w="515" w:type="pct"/>
          </w:tcPr>
          <w:p w14:paraId="33C6557F" w14:textId="0DE7BB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ACABC9B" w14:textId="0E017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2EB26D7C" w14:textId="68B1BD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0330</w:t>
            </w:r>
          </w:p>
        </w:tc>
        <w:tc>
          <w:tcPr>
            <w:tcW w:w="294" w:type="pct"/>
          </w:tcPr>
          <w:p w14:paraId="0E1F0C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2DB93F" w14:textId="05D1C1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28906F" w14:textId="5AEF1B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839D767" w14:textId="21FCDF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6E09659A" w14:textId="7D263B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0EF3932" w14:textId="77777777" w:rsidTr="003F23A7">
        <w:tc>
          <w:tcPr>
            <w:tcW w:w="586" w:type="pct"/>
          </w:tcPr>
          <w:p w14:paraId="5A25135F" w14:textId="6471E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R4-2211300</w:t>
            </w:r>
          </w:p>
        </w:tc>
        <w:tc>
          <w:tcPr>
            <w:tcW w:w="811" w:type="pct"/>
          </w:tcPr>
          <w:p w14:paraId="5B65055E" w14:textId="01B827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(Rel-15, CAT F)</w:t>
            </w:r>
          </w:p>
        </w:tc>
        <w:tc>
          <w:tcPr>
            <w:tcW w:w="515" w:type="pct"/>
          </w:tcPr>
          <w:p w14:paraId="4D8BC987" w14:textId="10C099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06BF2CD8" w14:textId="47C84F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6F28040D" w14:textId="6AACC2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0331</w:t>
            </w:r>
          </w:p>
        </w:tc>
        <w:tc>
          <w:tcPr>
            <w:tcW w:w="294" w:type="pct"/>
          </w:tcPr>
          <w:p w14:paraId="6D305FA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D29076" w14:textId="00A5F4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6FFCF660" w14:textId="799B59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684B649" w14:textId="57BA61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3C5200A3" w14:textId="2449E4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18A2FF" w14:textId="77777777" w:rsidTr="003F23A7">
        <w:tc>
          <w:tcPr>
            <w:tcW w:w="586" w:type="pct"/>
          </w:tcPr>
          <w:p w14:paraId="33FFB133" w14:textId="7F31F1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R4-2211301</w:t>
            </w:r>
          </w:p>
        </w:tc>
        <w:tc>
          <w:tcPr>
            <w:tcW w:w="811" w:type="pct"/>
          </w:tcPr>
          <w:p w14:paraId="733DB123" w14:textId="3A19AF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(Rel-16, CAT F)</w:t>
            </w:r>
          </w:p>
        </w:tc>
        <w:tc>
          <w:tcPr>
            <w:tcW w:w="515" w:type="pct"/>
          </w:tcPr>
          <w:p w14:paraId="20C19416" w14:textId="0662AB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3D5AD9F2" w14:textId="126A03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6167FD77" w14:textId="082585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0332</w:t>
            </w:r>
          </w:p>
        </w:tc>
        <w:tc>
          <w:tcPr>
            <w:tcW w:w="294" w:type="pct"/>
          </w:tcPr>
          <w:p w14:paraId="6D73B54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FEC9C7" w14:textId="2287CF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B8F8E5D" w14:textId="4F3F34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D557307" w14:textId="46DA31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522ACD73" w14:textId="3BB1C9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91A9C22" w14:textId="77777777" w:rsidTr="003F23A7">
        <w:tc>
          <w:tcPr>
            <w:tcW w:w="586" w:type="pct"/>
          </w:tcPr>
          <w:p w14:paraId="70F9961C" w14:textId="3CE4B5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R4-2211302</w:t>
            </w:r>
          </w:p>
        </w:tc>
        <w:tc>
          <w:tcPr>
            <w:tcW w:w="811" w:type="pct"/>
          </w:tcPr>
          <w:p w14:paraId="320090FB" w14:textId="2D0248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37.145-2 Maintenance (Rel-17, CAT A)</w:t>
            </w:r>
          </w:p>
        </w:tc>
        <w:tc>
          <w:tcPr>
            <w:tcW w:w="515" w:type="pct"/>
          </w:tcPr>
          <w:p w14:paraId="5AC6BABC" w14:textId="4B9217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14F69810" w14:textId="3E8928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37.145-2</w:t>
            </w:r>
          </w:p>
        </w:tc>
        <w:tc>
          <w:tcPr>
            <w:tcW w:w="368" w:type="pct"/>
          </w:tcPr>
          <w:p w14:paraId="53346884" w14:textId="2EDFC3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0333</w:t>
            </w:r>
          </w:p>
        </w:tc>
        <w:tc>
          <w:tcPr>
            <w:tcW w:w="294" w:type="pct"/>
          </w:tcPr>
          <w:p w14:paraId="1C9A6D7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663C14" w14:textId="59521A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1BC0E7" w14:textId="3DDC3A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FC43EA6" w14:textId="44AF4B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</w:t>
            </w:r>
          </w:p>
        </w:tc>
        <w:tc>
          <w:tcPr>
            <w:tcW w:w="512" w:type="pct"/>
          </w:tcPr>
          <w:p w14:paraId="06A45341" w14:textId="140261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2A0011C" w14:textId="77777777" w:rsidTr="003F23A7">
        <w:tc>
          <w:tcPr>
            <w:tcW w:w="586" w:type="pct"/>
          </w:tcPr>
          <w:p w14:paraId="44A9AD92" w14:textId="2F576F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R4-2211245</w:t>
            </w:r>
          </w:p>
        </w:tc>
        <w:tc>
          <w:tcPr>
            <w:tcW w:w="811" w:type="pct"/>
          </w:tcPr>
          <w:p w14:paraId="3C74A1E4" w14:textId="4852FF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37.171 requirements for support of A-GNSS</w:t>
            </w:r>
          </w:p>
        </w:tc>
        <w:tc>
          <w:tcPr>
            <w:tcW w:w="515" w:type="pct"/>
          </w:tcPr>
          <w:p w14:paraId="61737839" w14:textId="330E8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25D81F17" w14:textId="5023A1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37.171</w:t>
            </w:r>
          </w:p>
        </w:tc>
        <w:tc>
          <w:tcPr>
            <w:tcW w:w="368" w:type="pct"/>
          </w:tcPr>
          <w:p w14:paraId="6F2D7CE9" w14:textId="01F712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0037</w:t>
            </w:r>
          </w:p>
        </w:tc>
        <w:tc>
          <w:tcPr>
            <w:tcW w:w="294" w:type="pct"/>
          </w:tcPr>
          <w:p w14:paraId="3F1DE26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82F7F5" w14:textId="7E9812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6F65D8" w14:textId="2AF806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3A2E269" w14:textId="0818DF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4AD4D945" w14:textId="3D3D30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416434D" w14:textId="77777777" w:rsidTr="003F23A7">
        <w:tc>
          <w:tcPr>
            <w:tcW w:w="586" w:type="pct"/>
          </w:tcPr>
          <w:p w14:paraId="10D1340E" w14:textId="7520C3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R4-2210568</w:t>
            </w:r>
          </w:p>
        </w:tc>
        <w:tc>
          <w:tcPr>
            <w:tcW w:w="811" w:type="pct"/>
          </w:tcPr>
          <w:p w14:paraId="44C6B3C9" w14:textId="04E7C1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TR 37.828 on release independence</w:t>
            </w:r>
          </w:p>
        </w:tc>
        <w:tc>
          <w:tcPr>
            <w:tcW w:w="515" w:type="pct"/>
          </w:tcPr>
          <w:p w14:paraId="15EBF06D" w14:textId="49E44A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1773473D" w14:textId="55FDD7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37.828</w:t>
            </w:r>
          </w:p>
        </w:tc>
        <w:tc>
          <w:tcPr>
            <w:tcW w:w="368" w:type="pct"/>
          </w:tcPr>
          <w:p w14:paraId="3C80A722" w14:textId="06530D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E98912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04674C" w14:textId="3B2A6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FB8CF2" w14:textId="64C8D7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25B24E9" w14:textId="0801FE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LTE_NR_HPUE_FWVM-Core</w:t>
            </w:r>
          </w:p>
        </w:tc>
        <w:tc>
          <w:tcPr>
            <w:tcW w:w="512" w:type="pct"/>
          </w:tcPr>
          <w:p w14:paraId="3DA3E85E" w14:textId="4F7A7E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88A049" w14:textId="77777777" w:rsidTr="003F23A7">
        <w:tc>
          <w:tcPr>
            <w:tcW w:w="586" w:type="pct"/>
          </w:tcPr>
          <w:p w14:paraId="7FAE458E" w14:textId="7F79FA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R4-2207631</w:t>
            </w:r>
          </w:p>
        </w:tc>
        <w:tc>
          <w:tcPr>
            <w:tcW w:w="811" w:type="pct"/>
          </w:tcPr>
          <w:p w14:paraId="5BAF5E55" w14:textId="059061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intra-band con-current operation</w:t>
            </w:r>
          </w:p>
        </w:tc>
        <w:tc>
          <w:tcPr>
            <w:tcW w:w="515" w:type="pct"/>
          </w:tcPr>
          <w:p w14:paraId="71C2C58F" w14:textId="0EE73D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5821E141" w14:textId="582D8B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6CB6071" w14:textId="6644A0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1048</w:t>
            </w:r>
          </w:p>
        </w:tc>
        <w:tc>
          <w:tcPr>
            <w:tcW w:w="294" w:type="pct"/>
          </w:tcPr>
          <w:p w14:paraId="633FA3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61AE76" w14:textId="71D883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6EA250" w14:textId="1A2964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558870" w14:textId="40F2A2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2" w:type="pct"/>
          </w:tcPr>
          <w:p w14:paraId="3460256D" w14:textId="374732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F29FFED" w14:textId="77777777" w:rsidTr="003F23A7">
        <w:tc>
          <w:tcPr>
            <w:tcW w:w="586" w:type="pct"/>
          </w:tcPr>
          <w:p w14:paraId="4CCA7793" w14:textId="494BF8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R4-2210732</w:t>
            </w:r>
          </w:p>
        </w:tc>
        <w:tc>
          <w:tcPr>
            <w:tcW w:w="811" w:type="pct"/>
          </w:tcPr>
          <w:p w14:paraId="0E5A2696" w14:textId="027998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V2X intra-band con-current operation</w:t>
            </w:r>
          </w:p>
        </w:tc>
        <w:tc>
          <w:tcPr>
            <w:tcW w:w="515" w:type="pct"/>
          </w:tcPr>
          <w:p w14:paraId="3386F659" w14:textId="0DCDA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5BA59477" w14:textId="2607C8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A3D74CA" w14:textId="139E74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1048</w:t>
            </w:r>
          </w:p>
        </w:tc>
        <w:tc>
          <w:tcPr>
            <w:tcW w:w="294" w:type="pct"/>
          </w:tcPr>
          <w:p w14:paraId="22B6683D" w14:textId="40D8B48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AC9B391" w14:textId="54928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FA9F7D" w14:textId="14C0CA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C541C5" w14:textId="43223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2" w:type="pct"/>
          </w:tcPr>
          <w:p w14:paraId="757907B7" w14:textId="126B46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F8A7DC" w14:textId="77777777" w:rsidTr="003F23A7">
        <w:tc>
          <w:tcPr>
            <w:tcW w:w="586" w:type="pct"/>
          </w:tcPr>
          <w:p w14:paraId="1856381F" w14:textId="014C9E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R4-2207659</w:t>
            </w:r>
          </w:p>
        </w:tc>
        <w:tc>
          <w:tcPr>
            <w:tcW w:w="811" w:type="pct"/>
          </w:tcPr>
          <w:p w14:paraId="3EB3C7E4" w14:textId="735FFC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DMRS for CA</w:t>
            </w:r>
          </w:p>
        </w:tc>
        <w:tc>
          <w:tcPr>
            <w:tcW w:w="515" w:type="pct"/>
          </w:tcPr>
          <w:p w14:paraId="12084C60" w14:textId="44741D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Telecom, T-Mobile USA, CMCC, Nokia</w:t>
            </w:r>
          </w:p>
        </w:tc>
        <w:tc>
          <w:tcPr>
            <w:tcW w:w="441" w:type="pct"/>
          </w:tcPr>
          <w:p w14:paraId="6366AA7B" w14:textId="35A9ED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A725F2" w14:textId="5303F9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1049</w:t>
            </w:r>
          </w:p>
        </w:tc>
        <w:tc>
          <w:tcPr>
            <w:tcW w:w="294" w:type="pct"/>
          </w:tcPr>
          <w:p w14:paraId="4B67990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662211" w14:textId="5A80DE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35CA6E" w14:textId="1CE8F1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FA3B926" w14:textId="2F8096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3702C2D1" w14:textId="730D9C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D699A98" w14:textId="77777777" w:rsidTr="003F23A7">
        <w:tc>
          <w:tcPr>
            <w:tcW w:w="586" w:type="pct"/>
          </w:tcPr>
          <w:p w14:paraId="29C5E8F0" w14:textId="375CA3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R4-2210736</w:t>
            </w:r>
          </w:p>
        </w:tc>
        <w:tc>
          <w:tcPr>
            <w:tcW w:w="811" w:type="pct"/>
          </w:tcPr>
          <w:p w14:paraId="2885F6B6" w14:textId="78009B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38.101-1 DMRS for CA</w:t>
            </w:r>
          </w:p>
        </w:tc>
        <w:tc>
          <w:tcPr>
            <w:tcW w:w="515" w:type="pct"/>
          </w:tcPr>
          <w:p w14:paraId="36566E72" w14:textId="4A56EA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China Telecom, T-Mobile USA, CMCC, Nokia</w:t>
            </w:r>
          </w:p>
        </w:tc>
        <w:tc>
          <w:tcPr>
            <w:tcW w:w="441" w:type="pct"/>
          </w:tcPr>
          <w:p w14:paraId="2CD7EC73" w14:textId="036A5F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296B3DE" w14:textId="22F10A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1049</w:t>
            </w:r>
          </w:p>
        </w:tc>
        <w:tc>
          <w:tcPr>
            <w:tcW w:w="294" w:type="pct"/>
          </w:tcPr>
          <w:p w14:paraId="1A7F3F6A" w14:textId="14358D0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EB0916A" w14:textId="656F87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C7430E" w14:textId="02A2AA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5646F17" w14:textId="358472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09069AB4" w14:textId="35381C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21BC4E9C" w14:textId="77777777" w:rsidTr="003F23A7">
        <w:tc>
          <w:tcPr>
            <w:tcW w:w="586" w:type="pct"/>
          </w:tcPr>
          <w:p w14:paraId="619D3BC8" w14:textId="50206B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R4-2207666</w:t>
            </w:r>
          </w:p>
        </w:tc>
        <w:tc>
          <w:tcPr>
            <w:tcW w:w="811" w:type="pct"/>
          </w:tcPr>
          <w:p w14:paraId="680B4DEE" w14:textId="06DA02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38101-1-h50 adding FR1 NR-CA fallbacks</w:t>
            </w:r>
          </w:p>
        </w:tc>
        <w:tc>
          <w:tcPr>
            <w:tcW w:w="515" w:type="pct"/>
          </w:tcPr>
          <w:p w14:paraId="14B9A158" w14:textId="7499E0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306F6671" w14:textId="4E3683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CB9BCBE" w14:textId="1C5472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1050</w:t>
            </w:r>
          </w:p>
        </w:tc>
        <w:tc>
          <w:tcPr>
            <w:tcW w:w="294" w:type="pct"/>
          </w:tcPr>
          <w:p w14:paraId="3C8A87A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823E0D" w14:textId="6EBC67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493374B" w14:textId="4CEC49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EBCDF10" w14:textId="1FD2D2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4EC61FBC" w14:textId="75EC01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717C48F" w14:textId="77777777" w:rsidTr="003F23A7">
        <w:tc>
          <w:tcPr>
            <w:tcW w:w="586" w:type="pct"/>
          </w:tcPr>
          <w:p w14:paraId="21304F3A" w14:textId="65DC8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R4-2210710</w:t>
            </w:r>
          </w:p>
        </w:tc>
        <w:tc>
          <w:tcPr>
            <w:tcW w:w="811" w:type="pct"/>
          </w:tcPr>
          <w:p w14:paraId="555C2E53" w14:textId="58856F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38101-1-h50 adding FR1 NR-CA fallbacks</w:t>
            </w:r>
          </w:p>
        </w:tc>
        <w:tc>
          <w:tcPr>
            <w:tcW w:w="515" w:type="pct"/>
          </w:tcPr>
          <w:p w14:paraId="4C6A0037" w14:textId="120460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1997248F" w14:textId="4D05A4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624EF9" w14:textId="6C85B4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1050</w:t>
            </w:r>
          </w:p>
        </w:tc>
        <w:tc>
          <w:tcPr>
            <w:tcW w:w="294" w:type="pct"/>
          </w:tcPr>
          <w:p w14:paraId="147C9C2C" w14:textId="606A43B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B80052D" w14:textId="67B51D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5343DF" w14:textId="2A3787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A5FA884" w14:textId="2F4EED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62D09602" w14:textId="01F218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221CC0B" w14:textId="77777777" w:rsidTr="003F23A7">
        <w:tc>
          <w:tcPr>
            <w:tcW w:w="586" w:type="pct"/>
          </w:tcPr>
          <w:p w14:paraId="714F356D" w14:textId="259D8B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R4-2207865</w:t>
            </w:r>
          </w:p>
        </w:tc>
        <w:tc>
          <w:tcPr>
            <w:tcW w:w="811" w:type="pct"/>
          </w:tcPr>
          <w:p w14:paraId="06C184AC" w14:textId="27EF2F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UE capability and RRC parameter name for Tx switching</w:t>
            </w:r>
          </w:p>
        </w:tc>
        <w:tc>
          <w:tcPr>
            <w:tcW w:w="515" w:type="pct"/>
          </w:tcPr>
          <w:p w14:paraId="490B6784" w14:textId="1DF4A8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1" w:type="pct"/>
          </w:tcPr>
          <w:p w14:paraId="558F1329" w14:textId="4DE89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CDEEE6C" w14:textId="6F5807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1051</w:t>
            </w:r>
          </w:p>
        </w:tc>
        <w:tc>
          <w:tcPr>
            <w:tcW w:w="294" w:type="pct"/>
          </w:tcPr>
          <w:p w14:paraId="3F6D9F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9EB4F3" w14:textId="1F1619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90AF89" w14:textId="2DEFBD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3AAEBEB" w14:textId="61503D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0F296559" w14:textId="5E6692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CEEA036" w14:textId="77777777" w:rsidTr="003F23A7">
        <w:tc>
          <w:tcPr>
            <w:tcW w:w="586" w:type="pct"/>
          </w:tcPr>
          <w:p w14:paraId="61C34103" w14:textId="198536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R4-2210723</w:t>
            </w:r>
          </w:p>
        </w:tc>
        <w:tc>
          <w:tcPr>
            <w:tcW w:w="811" w:type="pct"/>
          </w:tcPr>
          <w:p w14:paraId="1AA1F82B" w14:textId="268D47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Update of UE capability and RRC parameter name for Tx switching</w:t>
            </w:r>
          </w:p>
        </w:tc>
        <w:tc>
          <w:tcPr>
            <w:tcW w:w="515" w:type="pct"/>
          </w:tcPr>
          <w:p w14:paraId="52BA488F" w14:textId="14EDA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1" w:type="pct"/>
          </w:tcPr>
          <w:p w14:paraId="4F7E85F7" w14:textId="7CFAC9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3E643C6" w14:textId="3C0B39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1051</w:t>
            </w:r>
          </w:p>
        </w:tc>
        <w:tc>
          <w:tcPr>
            <w:tcW w:w="294" w:type="pct"/>
          </w:tcPr>
          <w:p w14:paraId="73C2E41C" w14:textId="15A7834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6B5F691" w14:textId="56645C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C0DDD5" w14:textId="633181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B0B2752" w14:textId="7D2F5F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05F040B2" w14:textId="1D7564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4D9BD3A" w14:textId="77777777" w:rsidTr="003F23A7">
        <w:tc>
          <w:tcPr>
            <w:tcW w:w="586" w:type="pct"/>
          </w:tcPr>
          <w:p w14:paraId="1F96E3F5" w14:textId="603D62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R4-2207886</w:t>
            </w:r>
          </w:p>
        </w:tc>
        <w:tc>
          <w:tcPr>
            <w:tcW w:w="811" w:type="pct"/>
          </w:tcPr>
          <w:p w14:paraId="7AB3E140" w14:textId="2DE7F3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38.101-1-gb0: Correction for n7 A-MPR (NS_46)</w:t>
            </w:r>
          </w:p>
        </w:tc>
        <w:tc>
          <w:tcPr>
            <w:tcW w:w="515" w:type="pct"/>
          </w:tcPr>
          <w:p w14:paraId="61D55DBE" w14:textId="367E00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Inc.</w:t>
            </w:r>
          </w:p>
        </w:tc>
        <w:tc>
          <w:tcPr>
            <w:tcW w:w="441" w:type="pct"/>
          </w:tcPr>
          <w:p w14:paraId="517A27DA" w14:textId="1ADFAD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57AA44" w14:textId="1220FA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1052</w:t>
            </w:r>
          </w:p>
        </w:tc>
        <w:tc>
          <w:tcPr>
            <w:tcW w:w="294" w:type="pct"/>
          </w:tcPr>
          <w:p w14:paraId="7C2BC4E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2D8F5C" w14:textId="1633F5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CE1942B" w14:textId="625C0C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4FDDDA2" w14:textId="00472F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NR_n7_BW</w:t>
            </w:r>
          </w:p>
        </w:tc>
        <w:tc>
          <w:tcPr>
            <w:tcW w:w="512" w:type="pct"/>
          </w:tcPr>
          <w:p w14:paraId="5A2C698A" w14:textId="45EEA2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0FBD38C" w14:textId="77777777" w:rsidTr="003F23A7">
        <w:tc>
          <w:tcPr>
            <w:tcW w:w="586" w:type="pct"/>
          </w:tcPr>
          <w:p w14:paraId="3B64639F" w14:textId="27EF57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R4-2207887</w:t>
            </w:r>
          </w:p>
        </w:tc>
        <w:tc>
          <w:tcPr>
            <w:tcW w:w="811" w:type="pct"/>
          </w:tcPr>
          <w:p w14:paraId="154E9F82" w14:textId="23FFD2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38.101-1-h50: Correction for n7 A-MPR (NS_46)</w:t>
            </w:r>
          </w:p>
        </w:tc>
        <w:tc>
          <w:tcPr>
            <w:tcW w:w="515" w:type="pct"/>
          </w:tcPr>
          <w:p w14:paraId="044A026A" w14:textId="282974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Qualcomm Inc.</w:t>
            </w:r>
          </w:p>
        </w:tc>
        <w:tc>
          <w:tcPr>
            <w:tcW w:w="441" w:type="pct"/>
          </w:tcPr>
          <w:p w14:paraId="264B5B3A" w14:textId="59587C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3F774D2" w14:textId="32A7D0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1053</w:t>
            </w:r>
          </w:p>
        </w:tc>
        <w:tc>
          <w:tcPr>
            <w:tcW w:w="294" w:type="pct"/>
          </w:tcPr>
          <w:p w14:paraId="3749715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78DA9F1" w14:textId="6B08F4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BD30C8" w14:textId="51A4C2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5054544" w14:textId="38BDFB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NR_n7_BW</w:t>
            </w:r>
          </w:p>
        </w:tc>
        <w:tc>
          <w:tcPr>
            <w:tcW w:w="512" w:type="pct"/>
          </w:tcPr>
          <w:p w14:paraId="163F2F07" w14:textId="6B5BCD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846DA0C" w14:textId="77777777" w:rsidTr="003F23A7">
        <w:tc>
          <w:tcPr>
            <w:tcW w:w="586" w:type="pct"/>
          </w:tcPr>
          <w:p w14:paraId="3738A8B7" w14:textId="2127AF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R4-2207996</w:t>
            </w:r>
          </w:p>
        </w:tc>
        <w:tc>
          <w:tcPr>
            <w:tcW w:w="811" w:type="pct"/>
          </w:tcPr>
          <w:p w14:paraId="13AD4ED9" w14:textId="0A8514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 for n65 15, 20MHz Coexistence</w:t>
            </w:r>
          </w:p>
        </w:tc>
        <w:tc>
          <w:tcPr>
            <w:tcW w:w="515" w:type="pct"/>
          </w:tcPr>
          <w:p w14:paraId="7AB6908D" w14:textId="2E6D59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48D47A7E" w14:textId="34072E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A6C04A0" w14:textId="128F83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1054</w:t>
            </w:r>
          </w:p>
        </w:tc>
        <w:tc>
          <w:tcPr>
            <w:tcW w:w="294" w:type="pct"/>
          </w:tcPr>
          <w:p w14:paraId="3CFA21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D98343" w14:textId="26C6A6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D8D8F56" w14:textId="2DDC01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C0A298" w14:textId="6C2CDD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5B2A7E94" w14:textId="103458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6746C12" w14:textId="77777777" w:rsidTr="003F23A7">
        <w:tc>
          <w:tcPr>
            <w:tcW w:w="586" w:type="pct"/>
          </w:tcPr>
          <w:p w14:paraId="0BAA587E" w14:textId="2B62C6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R4-2210684</w:t>
            </w:r>
          </w:p>
        </w:tc>
        <w:tc>
          <w:tcPr>
            <w:tcW w:w="811" w:type="pct"/>
          </w:tcPr>
          <w:p w14:paraId="21118C21" w14:textId="0754F2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Correction for n65 15, 20MHz Coexistence</w:t>
            </w:r>
          </w:p>
        </w:tc>
        <w:tc>
          <w:tcPr>
            <w:tcW w:w="515" w:type="pct"/>
          </w:tcPr>
          <w:p w14:paraId="393983DD" w14:textId="60E377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6E847FC3" w14:textId="117180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C264ACE" w14:textId="4A5AC7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1054</w:t>
            </w:r>
          </w:p>
        </w:tc>
        <w:tc>
          <w:tcPr>
            <w:tcW w:w="294" w:type="pct"/>
          </w:tcPr>
          <w:p w14:paraId="1410C17E" w14:textId="17A3502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1DBAD9A" w14:textId="6F4721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39FDAF1" w14:textId="16E173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69F1BE7" w14:textId="621427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00FE4A48" w14:textId="3A2C18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4FBD4B88" w14:textId="77777777" w:rsidTr="003F23A7">
        <w:tc>
          <w:tcPr>
            <w:tcW w:w="586" w:type="pct"/>
          </w:tcPr>
          <w:p w14:paraId="59E9CC6C" w14:textId="2C0781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R4-2207997</w:t>
            </w:r>
          </w:p>
        </w:tc>
        <w:tc>
          <w:tcPr>
            <w:tcW w:w="811" w:type="pct"/>
          </w:tcPr>
          <w:p w14:paraId="79542AB1" w14:textId="370EC7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Correction for n65 15, 20MHz Coexistence</w:t>
            </w:r>
          </w:p>
        </w:tc>
        <w:tc>
          <w:tcPr>
            <w:tcW w:w="515" w:type="pct"/>
          </w:tcPr>
          <w:p w14:paraId="2CF6B1E0" w14:textId="4D033C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0F12B5AB" w14:textId="1028CB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BD02C0C" w14:textId="081444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1055</w:t>
            </w:r>
          </w:p>
        </w:tc>
        <w:tc>
          <w:tcPr>
            <w:tcW w:w="294" w:type="pct"/>
          </w:tcPr>
          <w:p w14:paraId="5C36BAC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A825C8" w14:textId="0C9F0D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FBE3A0D" w14:textId="4CE0B8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FC6011B" w14:textId="64058B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0A25305E" w14:textId="43CE5D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24E46C68" w14:textId="77777777" w:rsidTr="003F23A7">
        <w:tc>
          <w:tcPr>
            <w:tcW w:w="586" w:type="pct"/>
          </w:tcPr>
          <w:p w14:paraId="67C90A25" w14:textId="6A1FA0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R4-2207998</w:t>
            </w:r>
          </w:p>
        </w:tc>
        <w:tc>
          <w:tcPr>
            <w:tcW w:w="811" w:type="pct"/>
          </w:tcPr>
          <w:p w14:paraId="26972661" w14:textId="5A4FF8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Rel16 Minor AMPR Corrections for n65 to account for SCS</w:t>
            </w:r>
          </w:p>
        </w:tc>
        <w:tc>
          <w:tcPr>
            <w:tcW w:w="515" w:type="pct"/>
          </w:tcPr>
          <w:p w14:paraId="0FA81129" w14:textId="48F266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3DA71508" w14:textId="1650DE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DDEA427" w14:textId="377BAD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1056</w:t>
            </w:r>
          </w:p>
        </w:tc>
        <w:tc>
          <w:tcPr>
            <w:tcW w:w="294" w:type="pct"/>
          </w:tcPr>
          <w:p w14:paraId="714C5A9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3D08D6" w14:textId="1EAA9E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588BE73" w14:textId="129023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FF3144" w14:textId="3EA0F9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4E1208B2" w14:textId="408584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C64654B" w14:textId="77777777" w:rsidTr="003F23A7">
        <w:tc>
          <w:tcPr>
            <w:tcW w:w="586" w:type="pct"/>
          </w:tcPr>
          <w:p w14:paraId="7BA57ED9" w14:textId="228EC5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R4-2207999</w:t>
            </w:r>
          </w:p>
        </w:tc>
        <w:tc>
          <w:tcPr>
            <w:tcW w:w="811" w:type="pct"/>
          </w:tcPr>
          <w:p w14:paraId="170044AB" w14:textId="5A3FE9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Minor AMPR Corrections for n65 to account for SCS</w:t>
            </w:r>
          </w:p>
        </w:tc>
        <w:tc>
          <w:tcPr>
            <w:tcW w:w="515" w:type="pct"/>
          </w:tcPr>
          <w:p w14:paraId="00571517" w14:textId="60FE3D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27D0B2FA" w14:textId="1493FD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C6EED54" w14:textId="0C6ABF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1057</w:t>
            </w:r>
          </w:p>
        </w:tc>
        <w:tc>
          <w:tcPr>
            <w:tcW w:w="294" w:type="pct"/>
          </w:tcPr>
          <w:p w14:paraId="16935C7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E4F6733" w14:textId="7640B9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36CFD1" w14:textId="2C17AD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CCF58EC" w14:textId="236016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NR_band_n65-Core</w:t>
            </w:r>
          </w:p>
        </w:tc>
        <w:tc>
          <w:tcPr>
            <w:tcW w:w="512" w:type="pct"/>
          </w:tcPr>
          <w:p w14:paraId="499320F6" w14:textId="38558A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240C5F" w14:textId="77777777" w:rsidTr="003F23A7">
        <w:tc>
          <w:tcPr>
            <w:tcW w:w="586" w:type="pct"/>
          </w:tcPr>
          <w:p w14:paraId="0E31E70D" w14:textId="62FB79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R4-2208000</w:t>
            </w:r>
          </w:p>
        </w:tc>
        <w:tc>
          <w:tcPr>
            <w:tcW w:w="811" w:type="pct"/>
          </w:tcPr>
          <w:p w14:paraId="2B79861C" w14:textId="647B4B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Rel17 Minor Correction for n48 NS_27 30MHz inequality</w:t>
            </w:r>
          </w:p>
        </w:tc>
        <w:tc>
          <w:tcPr>
            <w:tcW w:w="515" w:type="pct"/>
          </w:tcPr>
          <w:p w14:paraId="701AB656" w14:textId="690EBA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4BD1FD19" w14:textId="751DCB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1E78BA9" w14:textId="131229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1058</w:t>
            </w:r>
          </w:p>
        </w:tc>
        <w:tc>
          <w:tcPr>
            <w:tcW w:w="294" w:type="pct"/>
          </w:tcPr>
          <w:p w14:paraId="3AE5BB9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5A90F6" w14:textId="3AD6C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77DF92" w14:textId="5D1862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4C8B257" w14:textId="0B7707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512" w:type="pct"/>
          </w:tcPr>
          <w:p w14:paraId="326E8654" w14:textId="70791D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73DD843" w14:textId="77777777" w:rsidTr="003F23A7">
        <w:tc>
          <w:tcPr>
            <w:tcW w:w="586" w:type="pct"/>
          </w:tcPr>
          <w:p w14:paraId="69115FC2" w14:textId="3A9E46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R4-2208184</w:t>
            </w:r>
          </w:p>
        </w:tc>
        <w:tc>
          <w:tcPr>
            <w:tcW w:w="811" w:type="pct"/>
          </w:tcPr>
          <w:p w14:paraId="5A938305" w14:textId="650A27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V2X_Rel-16</w:t>
            </w:r>
          </w:p>
        </w:tc>
        <w:tc>
          <w:tcPr>
            <w:tcW w:w="515" w:type="pct"/>
          </w:tcPr>
          <w:p w14:paraId="68164615" w14:textId="519A2C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98B89B7" w14:textId="22A50E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92F1583" w14:textId="31229F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1059</w:t>
            </w:r>
          </w:p>
        </w:tc>
        <w:tc>
          <w:tcPr>
            <w:tcW w:w="294" w:type="pct"/>
          </w:tcPr>
          <w:p w14:paraId="5E5908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B63B64" w14:textId="184811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2111FC8" w14:textId="1FD1FC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5FCF4D5" w14:textId="55CD12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54493332" w14:textId="3741ED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E3213E2" w14:textId="77777777" w:rsidTr="003F23A7">
        <w:tc>
          <w:tcPr>
            <w:tcW w:w="586" w:type="pct"/>
          </w:tcPr>
          <w:p w14:paraId="53969D6A" w14:textId="1231C6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R4-2210726</w:t>
            </w:r>
          </w:p>
        </w:tc>
        <w:tc>
          <w:tcPr>
            <w:tcW w:w="811" w:type="pct"/>
          </w:tcPr>
          <w:p w14:paraId="5421BCF4" w14:textId="1A9ED0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V2X_Rel-16</w:t>
            </w:r>
          </w:p>
        </w:tc>
        <w:tc>
          <w:tcPr>
            <w:tcW w:w="515" w:type="pct"/>
          </w:tcPr>
          <w:p w14:paraId="2D5AC77D" w14:textId="59BB5F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EA3E100" w14:textId="043913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FFB87A1" w14:textId="1CB43A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1059</w:t>
            </w:r>
          </w:p>
        </w:tc>
        <w:tc>
          <w:tcPr>
            <w:tcW w:w="294" w:type="pct"/>
          </w:tcPr>
          <w:p w14:paraId="2F8F0208" w14:textId="492A71E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C4DBEE1" w14:textId="7C6072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A08CA3" w14:textId="1B1757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3402D52" w14:textId="69877F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017700B" w14:textId="0E4021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0A548D7A" w14:textId="77777777" w:rsidTr="003F23A7">
        <w:tc>
          <w:tcPr>
            <w:tcW w:w="586" w:type="pct"/>
          </w:tcPr>
          <w:p w14:paraId="3E228392" w14:textId="68C43C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R4-2208185</w:t>
            </w:r>
          </w:p>
        </w:tc>
        <w:tc>
          <w:tcPr>
            <w:tcW w:w="811" w:type="pct"/>
          </w:tcPr>
          <w:p w14:paraId="4D1E4F08" w14:textId="4B60B9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V2X_Rel-17</w:t>
            </w:r>
          </w:p>
        </w:tc>
        <w:tc>
          <w:tcPr>
            <w:tcW w:w="515" w:type="pct"/>
          </w:tcPr>
          <w:p w14:paraId="1ECABB54" w14:textId="58C54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2813BB0" w14:textId="239779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2DBB54B" w14:textId="051C59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1060</w:t>
            </w:r>
          </w:p>
        </w:tc>
        <w:tc>
          <w:tcPr>
            <w:tcW w:w="294" w:type="pct"/>
          </w:tcPr>
          <w:p w14:paraId="11C6B65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4F0FDD" w14:textId="2B92DF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205159" w14:textId="3C9F00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DDDA8C9" w14:textId="3AF069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BA0FE9D" w14:textId="34190A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BA94E90" w14:textId="77777777" w:rsidTr="003F23A7">
        <w:tc>
          <w:tcPr>
            <w:tcW w:w="586" w:type="pct"/>
          </w:tcPr>
          <w:p w14:paraId="26249384" w14:textId="3937C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R4-2210727</w:t>
            </w:r>
          </w:p>
        </w:tc>
        <w:tc>
          <w:tcPr>
            <w:tcW w:w="811" w:type="pct"/>
          </w:tcPr>
          <w:p w14:paraId="643C008C" w14:textId="2BA09B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configured transmitted power for V2X_Rel-17</w:t>
            </w:r>
          </w:p>
        </w:tc>
        <w:tc>
          <w:tcPr>
            <w:tcW w:w="515" w:type="pct"/>
          </w:tcPr>
          <w:p w14:paraId="6CEDF3A4" w14:textId="4B7AC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FA8D349" w14:textId="41052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ABE8957" w14:textId="7E7648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1060</w:t>
            </w:r>
          </w:p>
        </w:tc>
        <w:tc>
          <w:tcPr>
            <w:tcW w:w="294" w:type="pct"/>
          </w:tcPr>
          <w:p w14:paraId="4AA77EC9" w14:textId="1ABBE56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6B7B6FE" w14:textId="355D62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F3FD2D" w14:textId="5AA576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B446517" w14:textId="18B531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9E6F09C" w14:textId="7A31A4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1763FD6" w14:textId="77777777" w:rsidTr="003F23A7">
        <w:tc>
          <w:tcPr>
            <w:tcW w:w="586" w:type="pct"/>
          </w:tcPr>
          <w:p w14:paraId="2D759BF4" w14:textId="707BC6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R4-2208186</w:t>
            </w:r>
          </w:p>
        </w:tc>
        <w:tc>
          <w:tcPr>
            <w:tcW w:w="811" w:type="pct"/>
          </w:tcPr>
          <w:p w14:paraId="13ECBE34" w14:textId="5777A9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MOP requirements for inter-band V2X con-current operation_Rel-16</w:t>
            </w:r>
          </w:p>
        </w:tc>
        <w:tc>
          <w:tcPr>
            <w:tcW w:w="515" w:type="pct"/>
          </w:tcPr>
          <w:p w14:paraId="7C498D34" w14:textId="24BDAA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CBB0C90" w14:textId="1B5066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DDAFC7" w14:textId="7670A0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1061</w:t>
            </w:r>
          </w:p>
        </w:tc>
        <w:tc>
          <w:tcPr>
            <w:tcW w:w="294" w:type="pct"/>
          </w:tcPr>
          <w:p w14:paraId="39AD395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7E76FB" w14:textId="59B774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FA75EFE" w14:textId="6DF74B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F3E7A6" w14:textId="43177C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20AC00C" w14:textId="771624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168ED83" w14:textId="77777777" w:rsidTr="003F23A7">
        <w:tc>
          <w:tcPr>
            <w:tcW w:w="586" w:type="pct"/>
          </w:tcPr>
          <w:p w14:paraId="70DC4CC4" w14:textId="716C94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R4-2208187</w:t>
            </w:r>
          </w:p>
        </w:tc>
        <w:tc>
          <w:tcPr>
            <w:tcW w:w="811" w:type="pct"/>
          </w:tcPr>
          <w:p w14:paraId="4E7A01A0" w14:textId="6D9B30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38.101-1, Correction on MOP requirements for inter-band V2X con-current operation_Rel-17</w:t>
            </w:r>
          </w:p>
        </w:tc>
        <w:tc>
          <w:tcPr>
            <w:tcW w:w="515" w:type="pct"/>
          </w:tcPr>
          <w:p w14:paraId="399D2BDF" w14:textId="75A932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DA8CE32" w14:textId="770523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FFB393E" w14:textId="1B20EB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1062</w:t>
            </w:r>
          </w:p>
        </w:tc>
        <w:tc>
          <w:tcPr>
            <w:tcW w:w="294" w:type="pct"/>
          </w:tcPr>
          <w:p w14:paraId="53CFDAA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037442" w14:textId="590795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8FE808" w14:textId="12F49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C575DE" w14:textId="4CADDB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30477BE6" w14:textId="44C160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716BAA3" w14:textId="77777777" w:rsidTr="003F23A7">
        <w:tc>
          <w:tcPr>
            <w:tcW w:w="586" w:type="pct"/>
          </w:tcPr>
          <w:p w14:paraId="08C99D32" w14:textId="5E02AC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R4-2208193</w:t>
            </w:r>
          </w:p>
        </w:tc>
        <w:tc>
          <w:tcPr>
            <w:tcW w:w="811" w:type="pct"/>
          </w:tcPr>
          <w:p w14:paraId="39A03B3D" w14:textId="278E2D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38.101-1, Introduce new band combinations of V2X con-current operation</w:t>
            </w:r>
          </w:p>
        </w:tc>
        <w:tc>
          <w:tcPr>
            <w:tcW w:w="515" w:type="pct"/>
          </w:tcPr>
          <w:p w14:paraId="530D7637" w14:textId="1473B6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67CFAC4" w14:textId="36301F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3AD026D" w14:textId="6F2288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1063</w:t>
            </w:r>
          </w:p>
        </w:tc>
        <w:tc>
          <w:tcPr>
            <w:tcW w:w="294" w:type="pct"/>
          </w:tcPr>
          <w:p w14:paraId="5F42E58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6CC616" w14:textId="1AD61C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F8037E" w14:textId="23047D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4AB003E" w14:textId="7E5D36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2" w:type="pct"/>
          </w:tcPr>
          <w:p w14:paraId="5F3533F2" w14:textId="590603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FD7E253" w14:textId="77777777" w:rsidTr="003F23A7">
        <w:tc>
          <w:tcPr>
            <w:tcW w:w="586" w:type="pct"/>
          </w:tcPr>
          <w:p w14:paraId="7E79E274" w14:textId="481285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R4-2208240</w:t>
            </w:r>
          </w:p>
        </w:tc>
        <w:tc>
          <w:tcPr>
            <w:tcW w:w="811" w:type="pct"/>
          </w:tcPr>
          <w:p w14:paraId="24F182CA" w14:textId="09A8FE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38.101-1</w:t>
            </w:r>
          </w:p>
        </w:tc>
        <w:tc>
          <w:tcPr>
            <w:tcW w:w="515" w:type="pct"/>
          </w:tcPr>
          <w:p w14:paraId="60334298" w14:textId="3332F5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98E9870" w14:textId="450B8B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E7AC4A5" w14:textId="66F03D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1064</w:t>
            </w:r>
          </w:p>
        </w:tc>
        <w:tc>
          <w:tcPr>
            <w:tcW w:w="294" w:type="pct"/>
          </w:tcPr>
          <w:p w14:paraId="26D6E4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0803CC" w14:textId="296973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867D07" w14:textId="4D8B32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D77602A" w14:textId="700AC1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</w:t>
            </w:r>
          </w:p>
        </w:tc>
        <w:tc>
          <w:tcPr>
            <w:tcW w:w="512" w:type="pct"/>
          </w:tcPr>
          <w:p w14:paraId="47B1174E" w14:textId="67AA99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2C0067" w14:textId="77777777" w:rsidTr="003F23A7">
        <w:tc>
          <w:tcPr>
            <w:tcW w:w="586" w:type="pct"/>
          </w:tcPr>
          <w:p w14:paraId="46DEB9BD" w14:textId="561866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R4-2208335</w:t>
            </w:r>
          </w:p>
        </w:tc>
        <w:tc>
          <w:tcPr>
            <w:tcW w:w="811" w:type="pct"/>
          </w:tcPr>
          <w:p w14:paraId="69885DC0" w14:textId="010F1F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Introduce RF requirements for HPUE CA with 2 bands downlink and x bands uplink (x =1,2)</w:t>
            </w:r>
          </w:p>
        </w:tc>
        <w:tc>
          <w:tcPr>
            <w:tcW w:w="515" w:type="pct"/>
          </w:tcPr>
          <w:p w14:paraId="2F8183A4" w14:textId="3C4B1A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</w:t>
            </w:r>
          </w:p>
        </w:tc>
        <w:tc>
          <w:tcPr>
            <w:tcW w:w="441" w:type="pct"/>
          </w:tcPr>
          <w:p w14:paraId="16A3EBD8" w14:textId="283184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99B78F7" w14:textId="0EA8F2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1065</w:t>
            </w:r>
          </w:p>
        </w:tc>
        <w:tc>
          <w:tcPr>
            <w:tcW w:w="294" w:type="pct"/>
          </w:tcPr>
          <w:p w14:paraId="4C7C57B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3F272E" w14:textId="027EA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CF0605" w14:textId="50D990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F26E6C1" w14:textId="458B4E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</w:t>
            </w:r>
          </w:p>
        </w:tc>
        <w:tc>
          <w:tcPr>
            <w:tcW w:w="512" w:type="pct"/>
          </w:tcPr>
          <w:p w14:paraId="026F3409" w14:textId="0C5867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2461ADA" w14:textId="77777777" w:rsidTr="003F23A7">
        <w:tc>
          <w:tcPr>
            <w:tcW w:w="586" w:type="pct"/>
          </w:tcPr>
          <w:p w14:paraId="40C76E77" w14:textId="4680F3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R4-2208430</w:t>
            </w:r>
          </w:p>
        </w:tc>
        <w:tc>
          <w:tcPr>
            <w:tcW w:w="811" w:type="pct"/>
          </w:tcPr>
          <w:p w14:paraId="3DE5B0E9" w14:textId="5BFF4C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within FR1</w:t>
            </w:r>
          </w:p>
        </w:tc>
        <w:tc>
          <w:tcPr>
            <w:tcW w:w="515" w:type="pct"/>
          </w:tcPr>
          <w:p w14:paraId="2FC0A0C7" w14:textId="6C280F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0BE4CCBC" w14:textId="57E81C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38F04FD" w14:textId="7E97B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1066</w:t>
            </w:r>
          </w:p>
        </w:tc>
        <w:tc>
          <w:tcPr>
            <w:tcW w:w="294" w:type="pct"/>
          </w:tcPr>
          <w:p w14:paraId="00BF3CB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8849E3" w14:textId="1CECCF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875F68" w14:textId="43F39A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A640B33" w14:textId="736D15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512" w:type="pct"/>
          </w:tcPr>
          <w:p w14:paraId="3B0E6504" w14:textId="3AD5C8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2DA7DF71" w14:textId="77777777" w:rsidTr="003F23A7">
        <w:tc>
          <w:tcPr>
            <w:tcW w:w="586" w:type="pct"/>
          </w:tcPr>
          <w:p w14:paraId="09D0B7F1" w14:textId="1C33AB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R4-2208534</w:t>
            </w:r>
          </w:p>
        </w:tc>
        <w:tc>
          <w:tcPr>
            <w:tcW w:w="811" w:type="pct"/>
          </w:tcPr>
          <w:p w14:paraId="272D541F" w14:textId="054233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NR-U A-MPR for PC5 VLP in South Korea</w:t>
            </w:r>
          </w:p>
        </w:tc>
        <w:tc>
          <w:tcPr>
            <w:tcW w:w="515" w:type="pct"/>
          </w:tcPr>
          <w:p w14:paraId="1100EC40" w14:textId="57C372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ETRI, Charter Communications Inc., Apple Inc.</w:t>
            </w:r>
          </w:p>
        </w:tc>
        <w:tc>
          <w:tcPr>
            <w:tcW w:w="441" w:type="pct"/>
          </w:tcPr>
          <w:p w14:paraId="6B74158F" w14:textId="00065F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F6C05A2" w14:textId="0F7961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1067</w:t>
            </w:r>
          </w:p>
        </w:tc>
        <w:tc>
          <w:tcPr>
            <w:tcW w:w="294" w:type="pct"/>
          </w:tcPr>
          <w:p w14:paraId="4E210D4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06B561" w14:textId="3EA5B9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69359C" w14:textId="76D17C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3A86AD" w14:textId="5D93FA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NR_6GHz_unlic_full-Core</w:t>
            </w:r>
          </w:p>
        </w:tc>
        <w:tc>
          <w:tcPr>
            <w:tcW w:w="512" w:type="pct"/>
          </w:tcPr>
          <w:p w14:paraId="584D6EFE" w14:textId="110CF5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82C009F" w14:textId="77777777" w:rsidTr="003F23A7">
        <w:tc>
          <w:tcPr>
            <w:tcW w:w="586" w:type="pct"/>
          </w:tcPr>
          <w:p w14:paraId="13AC1154" w14:textId="1B208A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R4-2210703</w:t>
            </w:r>
          </w:p>
        </w:tc>
        <w:tc>
          <w:tcPr>
            <w:tcW w:w="811" w:type="pct"/>
          </w:tcPr>
          <w:p w14:paraId="4B219124" w14:textId="4A611B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NR-U A-MPR for PC5 VLP in South Korea</w:t>
            </w:r>
          </w:p>
        </w:tc>
        <w:tc>
          <w:tcPr>
            <w:tcW w:w="515" w:type="pct"/>
          </w:tcPr>
          <w:p w14:paraId="61C9F2CF" w14:textId="0A73E6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ETRI, Charter Communications Inc., Apple Inc.</w:t>
            </w:r>
          </w:p>
        </w:tc>
        <w:tc>
          <w:tcPr>
            <w:tcW w:w="441" w:type="pct"/>
          </w:tcPr>
          <w:p w14:paraId="1B74DC26" w14:textId="1B5EBF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D2E5553" w14:textId="1CED11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1067</w:t>
            </w:r>
          </w:p>
        </w:tc>
        <w:tc>
          <w:tcPr>
            <w:tcW w:w="294" w:type="pct"/>
          </w:tcPr>
          <w:p w14:paraId="258C41D9" w14:textId="4DD425D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0C6DC81" w14:textId="5EBC13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05FCF5" w14:textId="703A70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C61067" w14:textId="0CF74B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NR_6GHz_unlic_full-Core</w:t>
            </w:r>
          </w:p>
        </w:tc>
        <w:tc>
          <w:tcPr>
            <w:tcW w:w="512" w:type="pct"/>
          </w:tcPr>
          <w:p w14:paraId="4170319C" w14:textId="0627B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E4F3D80" w14:textId="77777777" w:rsidTr="003F23A7">
        <w:tc>
          <w:tcPr>
            <w:tcW w:w="586" w:type="pct"/>
          </w:tcPr>
          <w:p w14:paraId="5791624F" w14:textId="60F729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R4-2208546</w:t>
            </w:r>
          </w:p>
        </w:tc>
        <w:tc>
          <w:tcPr>
            <w:tcW w:w="811" w:type="pct"/>
          </w:tcPr>
          <w:p w14:paraId="7F75449E" w14:textId="050495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FR2-1 PC2 in n259 for supporting PC2 CA_n257-n259</w:t>
            </w:r>
          </w:p>
        </w:tc>
        <w:tc>
          <w:tcPr>
            <w:tcW w:w="515" w:type="pct"/>
          </w:tcPr>
          <w:p w14:paraId="50D64C05" w14:textId="1BEBEA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KT, LG Uplus</w:t>
            </w:r>
          </w:p>
        </w:tc>
        <w:tc>
          <w:tcPr>
            <w:tcW w:w="441" w:type="pct"/>
          </w:tcPr>
          <w:p w14:paraId="482F47F0" w14:textId="448DE5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E7A025" w14:textId="12A6F0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1068</w:t>
            </w:r>
          </w:p>
        </w:tc>
        <w:tc>
          <w:tcPr>
            <w:tcW w:w="294" w:type="pct"/>
          </w:tcPr>
          <w:p w14:paraId="48F7A31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38F95B" w14:textId="296D9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C2FAE4" w14:textId="6CE739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E1FC6B4" w14:textId="7DA27F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2416EB57" w14:textId="5E00BF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1DC5788B" w14:textId="77777777" w:rsidTr="003F23A7">
        <w:tc>
          <w:tcPr>
            <w:tcW w:w="586" w:type="pct"/>
          </w:tcPr>
          <w:p w14:paraId="1E14FD9A" w14:textId="3BAE37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R4-2208577</w:t>
            </w:r>
          </w:p>
        </w:tc>
        <w:tc>
          <w:tcPr>
            <w:tcW w:w="811" w:type="pct"/>
          </w:tcPr>
          <w:p w14:paraId="2651C3D4" w14:textId="259C9C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TxD inband emissions</w:t>
            </w:r>
          </w:p>
        </w:tc>
        <w:tc>
          <w:tcPr>
            <w:tcW w:w="515" w:type="pct"/>
          </w:tcPr>
          <w:p w14:paraId="29D26F6A" w14:textId="041E9B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441" w:type="pct"/>
          </w:tcPr>
          <w:p w14:paraId="0908EF5B" w14:textId="2548B3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6D3323A" w14:textId="712447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1069</w:t>
            </w:r>
          </w:p>
        </w:tc>
        <w:tc>
          <w:tcPr>
            <w:tcW w:w="294" w:type="pct"/>
          </w:tcPr>
          <w:p w14:paraId="5F3AAF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6949C1" w14:textId="17E943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73F6ACD" w14:textId="6ADD68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6F0ED5A" w14:textId="4B02A4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03CE55FD" w14:textId="3F66EF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0C37FEB" w14:textId="77777777" w:rsidTr="003F23A7">
        <w:tc>
          <w:tcPr>
            <w:tcW w:w="586" w:type="pct"/>
          </w:tcPr>
          <w:p w14:paraId="14A40502" w14:textId="070F2F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R4-2210704</w:t>
            </w:r>
          </w:p>
        </w:tc>
        <w:tc>
          <w:tcPr>
            <w:tcW w:w="811" w:type="pct"/>
          </w:tcPr>
          <w:p w14:paraId="7360D0C0" w14:textId="6CA375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TxD inband emissions</w:t>
            </w:r>
          </w:p>
        </w:tc>
        <w:tc>
          <w:tcPr>
            <w:tcW w:w="515" w:type="pct"/>
          </w:tcPr>
          <w:p w14:paraId="64354A56" w14:textId="55D32D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Rohde &amp; Schwarz</w:t>
            </w:r>
          </w:p>
        </w:tc>
        <w:tc>
          <w:tcPr>
            <w:tcW w:w="441" w:type="pct"/>
          </w:tcPr>
          <w:p w14:paraId="6B71B75B" w14:textId="219654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4941067" w14:textId="1F2C5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1069</w:t>
            </w:r>
          </w:p>
        </w:tc>
        <w:tc>
          <w:tcPr>
            <w:tcW w:w="294" w:type="pct"/>
          </w:tcPr>
          <w:p w14:paraId="3F45FA16" w14:textId="031D01B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A980072" w14:textId="0AD738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456092E" w14:textId="7D8FEB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3AAF59D" w14:textId="154B7F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309D61F3" w14:textId="0C6F46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5A961C4C" w14:textId="77777777" w:rsidTr="003F23A7">
        <w:tc>
          <w:tcPr>
            <w:tcW w:w="586" w:type="pct"/>
          </w:tcPr>
          <w:p w14:paraId="7C20DC80" w14:textId="4BC863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R4-2208646</w:t>
            </w:r>
          </w:p>
        </w:tc>
        <w:tc>
          <w:tcPr>
            <w:tcW w:w="811" w:type="pct"/>
          </w:tcPr>
          <w:p w14:paraId="13B80893" w14:textId="61A4DC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Protection for band 103 from newly introduced CA combinations</w:t>
            </w:r>
          </w:p>
        </w:tc>
        <w:tc>
          <w:tcPr>
            <w:tcW w:w="515" w:type="pct"/>
          </w:tcPr>
          <w:p w14:paraId="162D9C70" w14:textId="0CA865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441" w:type="pct"/>
          </w:tcPr>
          <w:p w14:paraId="6ED72E88" w14:textId="334E03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020F9F0" w14:textId="52DEE3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1070</w:t>
            </w:r>
          </w:p>
        </w:tc>
        <w:tc>
          <w:tcPr>
            <w:tcW w:w="294" w:type="pct"/>
          </w:tcPr>
          <w:p w14:paraId="1C2140A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2B95587" w14:textId="4BBDE8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12EB3E" w14:textId="4F93F8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FD78322" w14:textId="7AB44D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</w:t>
            </w:r>
          </w:p>
        </w:tc>
        <w:tc>
          <w:tcPr>
            <w:tcW w:w="512" w:type="pct"/>
          </w:tcPr>
          <w:p w14:paraId="09CEB8D9" w14:textId="7217FF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131F2A6" w14:textId="77777777" w:rsidTr="003F23A7">
        <w:tc>
          <w:tcPr>
            <w:tcW w:w="586" w:type="pct"/>
          </w:tcPr>
          <w:p w14:paraId="4F8762A3" w14:textId="643692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R4-2210716</w:t>
            </w:r>
          </w:p>
        </w:tc>
        <w:tc>
          <w:tcPr>
            <w:tcW w:w="811" w:type="pct"/>
          </w:tcPr>
          <w:p w14:paraId="17DFE900" w14:textId="1C8C50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Protection for band 103 from newly introduced CA combinations</w:t>
            </w:r>
          </w:p>
        </w:tc>
        <w:tc>
          <w:tcPr>
            <w:tcW w:w="515" w:type="pct"/>
          </w:tcPr>
          <w:p w14:paraId="03FA5A0E" w14:textId="4DF5A5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Puloli</w:t>
            </w:r>
          </w:p>
        </w:tc>
        <w:tc>
          <w:tcPr>
            <w:tcW w:w="441" w:type="pct"/>
          </w:tcPr>
          <w:p w14:paraId="365D6F47" w14:textId="63D687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982C65E" w14:textId="380F9C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1070</w:t>
            </w:r>
          </w:p>
        </w:tc>
        <w:tc>
          <w:tcPr>
            <w:tcW w:w="294" w:type="pct"/>
          </w:tcPr>
          <w:p w14:paraId="6900DA3D" w14:textId="49F7D7E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0C14B0C" w14:textId="44227A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268F2FC" w14:textId="79C198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F3E8F67" w14:textId="12F2FC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LTE_upper_700MHz_A</w:t>
            </w:r>
          </w:p>
        </w:tc>
        <w:tc>
          <w:tcPr>
            <w:tcW w:w="512" w:type="pct"/>
          </w:tcPr>
          <w:p w14:paraId="5E1044F2" w14:textId="0ED227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62FBB4" w14:textId="77777777" w:rsidTr="003F23A7">
        <w:tc>
          <w:tcPr>
            <w:tcW w:w="586" w:type="pct"/>
          </w:tcPr>
          <w:p w14:paraId="28B59B41" w14:textId="625EDE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R4-2208666</w:t>
            </w:r>
          </w:p>
        </w:tc>
        <w:tc>
          <w:tcPr>
            <w:tcW w:w="811" w:type="pct"/>
          </w:tcPr>
          <w:p w14:paraId="5A11DE49" w14:textId="6C7BE1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 Some Corrections for Transmitter characteristics</w:t>
            </w:r>
          </w:p>
        </w:tc>
        <w:tc>
          <w:tcPr>
            <w:tcW w:w="515" w:type="pct"/>
          </w:tcPr>
          <w:p w14:paraId="7A896FE8" w14:textId="67847C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05970BE0" w14:textId="60B85D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EAF35C4" w14:textId="1BD83D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1071</w:t>
            </w:r>
          </w:p>
        </w:tc>
        <w:tc>
          <w:tcPr>
            <w:tcW w:w="294" w:type="pct"/>
          </w:tcPr>
          <w:p w14:paraId="72AE6C2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790198" w14:textId="51CACA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3EF8D0" w14:textId="6BCBB5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BDC202D" w14:textId="0108D3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66CB254D" w14:textId="4AAD8B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B9D1DB9" w14:textId="77777777" w:rsidTr="003F23A7">
        <w:tc>
          <w:tcPr>
            <w:tcW w:w="586" w:type="pct"/>
          </w:tcPr>
          <w:p w14:paraId="63F5124C" w14:textId="4589FD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R4-2210717</w:t>
            </w:r>
          </w:p>
        </w:tc>
        <w:tc>
          <w:tcPr>
            <w:tcW w:w="811" w:type="pct"/>
          </w:tcPr>
          <w:p w14:paraId="4BCBD310" w14:textId="59CDFE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TS38.101-1[R17] Some Corrections for Transmitter characteristics</w:t>
            </w:r>
          </w:p>
        </w:tc>
        <w:tc>
          <w:tcPr>
            <w:tcW w:w="515" w:type="pct"/>
          </w:tcPr>
          <w:p w14:paraId="656CE467" w14:textId="4EB4AA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D832A39" w14:textId="040D55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BF78846" w14:textId="0E86C9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1071</w:t>
            </w:r>
          </w:p>
        </w:tc>
        <w:tc>
          <w:tcPr>
            <w:tcW w:w="294" w:type="pct"/>
          </w:tcPr>
          <w:p w14:paraId="7233CEC7" w14:textId="63FE1A4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89090F8" w14:textId="264346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164A7D" w14:textId="7DF095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B3499CB" w14:textId="11AE4A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7BFCC84D" w14:textId="666B44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E12A8A" w14:textId="77777777" w:rsidTr="003F23A7">
        <w:tc>
          <w:tcPr>
            <w:tcW w:w="586" w:type="pct"/>
          </w:tcPr>
          <w:p w14:paraId="283B9E28" w14:textId="4429EC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R4-2208678</w:t>
            </w:r>
          </w:p>
        </w:tc>
        <w:tc>
          <w:tcPr>
            <w:tcW w:w="811" w:type="pct"/>
          </w:tcPr>
          <w:p w14:paraId="122F2BDE" w14:textId="17606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Some corrections for the tables due to introduction of 35MHz_45MHz CBW</w:t>
            </w:r>
          </w:p>
        </w:tc>
        <w:tc>
          <w:tcPr>
            <w:tcW w:w="515" w:type="pct"/>
          </w:tcPr>
          <w:p w14:paraId="36B29421" w14:textId="690E3C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Skyworks Solutions Inc.</w:t>
            </w:r>
          </w:p>
        </w:tc>
        <w:tc>
          <w:tcPr>
            <w:tcW w:w="441" w:type="pct"/>
          </w:tcPr>
          <w:p w14:paraId="7BE97D77" w14:textId="6223D2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77F495F" w14:textId="13585F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1072</w:t>
            </w:r>
          </w:p>
        </w:tc>
        <w:tc>
          <w:tcPr>
            <w:tcW w:w="294" w:type="pct"/>
          </w:tcPr>
          <w:p w14:paraId="792EA73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D0C8F0" w14:textId="405D05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B95344" w14:textId="4BA858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9BC1465" w14:textId="145C4E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512" w:type="pct"/>
          </w:tcPr>
          <w:p w14:paraId="6F674579" w14:textId="343ACD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58EFFA0" w14:textId="77777777" w:rsidTr="003F23A7">
        <w:tc>
          <w:tcPr>
            <w:tcW w:w="586" w:type="pct"/>
          </w:tcPr>
          <w:p w14:paraId="370BED9D" w14:textId="69F172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R4-2210718</w:t>
            </w:r>
          </w:p>
        </w:tc>
        <w:tc>
          <w:tcPr>
            <w:tcW w:w="811" w:type="pct"/>
          </w:tcPr>
          <w:p w14:paraId="5FA77082" w14:textId="6EAFFB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Some corrections for the tables due to introduction of 35MHz_45MHz CBW</w:t>
            </w:r>
          </w:p>
        </w:tc>
        <w:tc>
          <w:tcPr>
            <w:tcW w:w="515" w:type="pct"/>
          </w:tcPr>
          <w:p w14:paraId="35940837" w14:textId="706103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 Skyworks Solutions Inc.</w:t>
            </w:r>
          </w:p>
        </w:tc>
        <w:tc>
          <w:tcPr>
            <w:tcW w:w="441" w:type="pct"/>
          </w:tcPr>
          <w:p w14:paraId="0B0BE96B" w14:textId="54BDD9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30673A1" w14:textId="123F28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1072</w:t>
            </w:r>
          </w:p>
        </w:tc>
        <w:tc>
          <w:tcPr>
            <w:tcW w:w="294" w:type="pct"/>
          </w:tcPr>
          <w:p w14:paraId="098EC574" w14:textId="1C12859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5399E13" w14:textId="0D9C86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721BD0" w14:textId="48D7BB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A1DD66" w14:textId="1739D9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512" w:type="pct"/>
          </w:tcPr>
          <w:p w14:paraId="7EB73591" w14:textId="21555E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DFF9DF0" w14:textId="77777777" w:rsidTr="003F23A7">
        <w:tc>
          <w:tcPr>
            <w:tcW w:w="586" w:type="pct"/>
          </w:tcPr>
          <w:p w14:paraId="53F408CF" w14:textId="125AC9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R4-2208684</w:t>
            </w:r>
          </w:p>
        </w:tc>
        <w:tc>
          <w:tcPr>
            <w:tcW w:w="811" w:type="pct"/>
          </w:tcPr>
          <w:p w14:paraId="5402D520" w14:textId="3FE16D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Redcap requirements</w:t>
            </w:r>
          </w:p>
        </w:tc>
        <w:tc>
          <w:tcPr>
            <w:tcW w:w="515" w:type="pct"/>
          </w:tcPr>
          <w:p w14:paraId="0BB703FF" w14:textId="46306C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0720F92D" w14:textId="4AAF27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703D4EB" w14:textId="3C9AFE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1073</w:t>
            </w:r>
          </w:p>
        </w:tc>
        <w:tc>
          <w:tcPr>
            <w:tcW w:w="294" w:type="pct"/>
          </w:tcPr>
          <w:p w14:paraId="090BFD3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FEB3AD" w14:textId="210FE0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3FB542" w14:textId="792960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1994C5" w14:textId="435590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686D23B4" w14:textId="61A8E104" w:rsidR="007943A2" w:rsidRPr="007943A2" w:rsidRDefault="00421478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8A4477F" w14:textId="77777777" w:rsidTr="003F23A7">
        <w:tc>
          <w:tcPr>
            <w:tcW w:w="586" w:type="pct"/>
          </w:tcPr>
          <w:p w14:paraId="70D53B01" w14:textId="115792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R4-2210792</w:t>
            </w:r>
          </w:p>
        </w:tc>
        <w:tc>
          <w:tcPr>
            <w:tcW w:w="811" w:type="pct"/>
          </w:tcPr>
          <w:p w14:paraId="3F457D24" w14:textId="678EB2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Redcap requirements</w:t>
            </w:r>
          </w:p>
        </w:tc>
        <w:tc>
          <w:tcPr>
            <w:tcW w:w="515" w:type="pct"/>
          </w:tcPr>
          <w:p w14:paraId="67DE9795" w14:textId="686DDA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616A103C" w14:textId="595CC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CFDB739" w14:textId="56D3EE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1073</w:t>
            </w:r>
          </w:p>
        </w:tc>
        <w:tc>
          <w:tcPr>
            <w:tcW w:w="294" w:type="pct"/>
          </w:tcPr>
          <w:p w14:paraId="6C6ACEFC" w14:textId="1B791FF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8938C1C" w14:textId="10CB55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730409" w14:textId="6396B1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A6E9C64" w14:textId="272222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3072A157" w14:textId="638048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DE2ECCA" w14:textId="77777777" w:rsidTr="003F23A7">
        <w:tc>
          <w:tcPr>
            <w:tcW w:w="586" w:type="pct"/>
          </w:tcPr>
          <w:p w14:paraId="3C402719" w14:textId="65A2F4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R4-2208685</w:t>
            </w:r>
          </w:p>
        </w:tc>
        <w:tc>
          <w:tcPr>
            <w:tcW w:w="811" w:type="pct"/>
          </w:tcPr>
          <w:p w14:paraId="0428BD68" w14:textId="379ADF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MSD for PC2 FDD band</w:t>
            </w:r>
          </w:p>
        </w:tc>
        <w:tc>
          <w:tcPr>
            <w:tcW w:w="515" w:type="pct"/>
          </w:tcPr>
          <w:p w14:paraId="29F6F1A9" w14:textId="4B6AA2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Corporation,China Unicom</w:t>
            </w:r>
          </w:p>
        </w:tc>
        <w:tc>
          <w:tcPr>
            <w:tcW w:w="441" w:type="pct"/>
          </w:tcPr>
          <w:p w14:paraId="01A1A0B0" w14:textId="54DA81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09E2D92" w14:textId="5D9DC6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1074</w:t>
            </w:r>
          </w:p>
        </w:tc>
        <w:tc>
          <w:tcPr>
            <w:tcW w:w="294" w:type="pct"/>
          </w:tcPr>
          <w:p w14:paraId="3F47054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A1F522" w14:textId="08E069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A45D90B" w14:textId="244335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4A43D9C" w14:textId="417370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2" w:type="pct"/>
          </w:tcPr>
          <w:p w14:paraId="4BDC4F81" w14:textId="04B79F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F823CD9" w14:textId="77777777" w:rsidTr="003F23A7">
        <w:tc>
          <w:tcPr>
            <w:tcW w:w="586" w:type="pct"/>
          </w:tcPr>
          <w:p w14:paraId="050FC444" w14:textId="12650D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R4-2210702</w:t>
            </w:r>
          </w:p>
        </w:tc>
        <w:tc>
          <w:tcPr>
            <w:tcW w:w="811" w:type="pct"/>
          </w:tcPr>
          <w:p w14:paraId="48E91FAC" w14:textId="49B64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TS38.101-1: Corrections on MSD for PC2 FDD band</w:t>
            </w:r>
          </w:p>
        </w:tc>
        <w:tc>
          <w:tcPr>
            <w:tcW w:w="515" w:type="pct"/>
          </w:tcPr>
          <w:p w14:paraId="3270E174" w14:textId="71B910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Corporation,China Unicom</w:t>
            </w:r>
          </w:p>
        </w:tc>
        <w:tc>
          <w:tcPr>
            <w:tcW w:w="441" w:type="pct"/>
          </w:tcPr>
          <w:p w14:paraId="2F85DC0F" w14:textId="63CE0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D57F8C7" w14:textId="710BE1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1074</w:t>
            </w:r>
          </w:p>
        </w:tc>
        <w:tc>
          <w:tcPr>
            <w:tcW w:w="294" w:type="pct"/>
          </w:tcPr>
          <w:p w14:paraId="72EFAF26" w14:textId="6FE58CD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01F423B" w14:textId="54590A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3CD455" w14:textId="76E5FE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AAA74F" w14:textId="704F70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2" w:type="pct"/>
          </w:tcPr>
          <w:p w14:paraId="4FE140DD" w14:textId="32A127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C2CF64F" w14:textId="77777777" w:rsidTr="003F23A7">
        <w:tc>
          <w:tcPr>
            <w:tcW w:w="586" w:type="pct"/>
          </w:tcPr>
          <w:p w14:paraId="54B18059" w14:textId="73F205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R4-2208709</w:t>
            </w:r>
          </w:p>
        </w:tc>
        <w:tc>
          <w:tcPr>
            <w:tcW w:w="811" w:type="pct"/>
          </w:tcPr>
          <w:p w14:paraId="3895AB27" w14:textId="26C8C5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38.101-1</w:t>
            </w:r>
          </w:p>
        </w:tc>
        <w:tc>
          <w:tcPr>
            <w:tcW w:w="515" w:type="pct"/>
          </w:tcPr>
          <w:p w14:paraId="60D3C252" w14:textId="7F4BC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36D2A4BF" w14:textId="19F24B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A070EE0" w14:textId="7F4C51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1075</w:t>
            </w:r>
          </w:p>
        </w:tc>
        <w:tc>
          <w:tcPr>
            <w:tcW w:w="294" w:type="pct"/>
          </w:tcPr>
          <w:p w14:paraId="0BD278E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74DB02" w14:textId="2DE373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202B232" w14:textId="09CA98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C7AF32B" w14:textId="3C4B3B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2" w:type="pct"/>
          </w:tcPr>
          <w:p w14:paraId="03CF8BA5" w14:textId="2D3D4F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5BD2A00" w14:textId="77777777" w:rsidTr="003F23A7">
        <w:tc>
          <w:tcPr>
            <w:tcW w:w="586" w:type="pct"/>
          </w:tcPr>
          <w:p w14:paraId="33E2AD97" w14:textId="050117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R4-2208602</w:t>
            </w:r>
          </w:p>
        </w:tc>
        <w:tc>
          <w:tcPr>
            <w:tcW w:w="811" w:type="pct"/>
          </w:tcPr>
          <w:p w14:paraId="1A2A4337" w14:textId="15EF20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clarification of P-MPR for Rel-17 eMIMO</w:t>
            </w:r>
          </w:p>
        </w:tc>
        <w:tc>
          <w:tcPr>
            <w:tcW w:w="515" w:type="pct"/>
          </w:tcPr>
          <w:p w14:paraId="626141C9" w14:textId="11B626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4825ADB0" w14:textId="13DD93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8850177" w14:textId="365EBE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1076</w:t>
            </w:r>
          </w:p>
        </w:tc>
        <w:tc>
          <w:tcPr>
            <w:tcW w:w="294" w:type="pct"/>
          </w:tcPr>
          <w:p w14:paraId="51962BD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1CA961" w14:textId="6BCB76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9AB2A6" w14:textId="778CE7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C45DEC" w14:textId="7391A1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50541BD9" w14:textId="34F07E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15FCAFC" w14:textId="77777777" w:rsidTr="003F23A7">
        <w:tc>
          <w:tcPr>
            <w:tcW w:w="586" w:type="pct"/>
          </w:tcPr>
          <w:p w14:paraId="1C11791C" w14:textId="22FAE2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R4-2208746</w:t>
            </w:r>
          </w:p>
        </w:tc>
        <w:tc>
          <w:tcPr>
            <w:tcW w:w="811" w:type="pct"/>
          </w:tcPr>
          <w:p w14:paraId="655FF997" w14:textId="0DD493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additional spurious emission requirements for n48</w:t>
            </w:r>
          </w:p>
        </w:tc>
        <w:tc>
          <w:tcPr>
            <w:tcW w:w="515" w:type="pct"/>
          </w:tcPr>
          <w:p w14:paraId="2DF70E91" w14:textId="2F23CA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9F69C0D" w14:textId="0B2B3F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4CD9497" w14:textId="1520C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1077</w:t>
            </w:r>
          </w:p>
        </w:tc>
        <w:tc>
          <w:tcPr>
            <w:tcW w:w="294" w:type="pct"/>
          </w:tcPr>
          <w:p w14:paraId="5DCA0DB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7C18EB" w14:textId="250F0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D4AC23" w14:textId="4BC769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3DCA078" w14:textId="3C35BA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512" w:type="pct"/>
          </w:tcPr>
          <w:p w14:paraId="0204E8B3" w14:textId="743F96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68BE35E" w14:textId="77777777" w:rsidTr="003F23A7">
        <w:tc>
          <w:tcPr>
            <w:tcW w:w="586" w:type="pct"/>
          </w:tcPr>
          <w:p w14:paraId="40A9C661" w14:textId="6F9E89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R4-2208747</w:t>
            </w:r>
          </w:p>
        </w:tc>
        <w:tc>
          <w:tcPr>
            <w:tcW w:w="811" w:type="pct"/>
          </w:tcPr>
          <w:p w14:paraId="4C2C5BCB" w14:textId="30178D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operation in the n77 frequency range in Canada</w:t>
            </w:r>
          </w:p>
        </w:tc>
        <w:tc>
          <w:tcPr>
            <w:tcW w:w="515" w:type="pct"/>
          </w:tcPr>
          <w:p w14:paraId="5CCA4B71" w14:textId="12A1FF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BD1FF1" w14:textId="6BDC8E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D7F3DFD" w14:textId="074F43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1078</w:t>
            </w:r>
          </w:p>
        </w:tc>
        <w:tc>
          <w:tcPr>
            <w:tcW w:w="294" w:type="pct"/>
          </w:tcPr>
          <w:p w14:paraId="6579D9C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A51425" w14:textId="06DF85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028949" w14:textId="480FE8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59980C" w14:textId="25618C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22AFF2A" w14:textId="2A5541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5532D72" w14:textId="77777777" w:rsidTr="003F23A7">
        <w:tc>
          <w:tcPr>
            <w:tcW w:w="586" w:type="pct"/>
          </w:tcPr>
          <w:p w14:paraId="130AB761" w14:textId="73035C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R4-2210816</w:t>
            </w:r>
          </w:p>
        </w:tc>
        <w:tc>
          <w:tcPr>
            <w:tcW w:w="811" w:type="pct"/>
          </w:tcPr>
          <w:p w14:paraId="1D29D0F8" w14:textId="62FA20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Extension of operation in the n77 frequency range in Canada</w:t>
            </w:r>
          </w:p>
        </w:tc>
        <w:tc>
          <w:tcPr>
            <w:tcW w:w="515" w:type="pct"/>
          </w:tcPr>
          <w:p w14:paraId="68426D91" w14:textId="30ADEB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724BB6" w14:textId="1B3F8C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CF5E81" w14:textId="6FF842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1078</w:t>
            </w:r>
          </w:p>
        </w:tc>
        <w:tc>
          <w:tcPr>
            <w:tcW w:w="294" w:type="pct"/>
          </w:tcPr>
          <w:p w14:paraId="6C696F73" w14:textId="221EA7C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3E580E5" w14:textId="0D16E4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8E9D3F" w14:textId="42374B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8333B60" w14:textId="5E5EB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0079A247" w14:textId="72D947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3D01768D" w14:textId="77777777" w:rsidTr="003F23A7">
        <w:tc>
          <w:tcPr>
            <w:tcW w:w="586" w:type="pct"/>
          </w:tcPr>
          <w:p w14:paraId="6D60D919" w14:textId="7C2DDB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R4-2208842</w:t>
            </w:r>
          </w:p>
        </w:tc>
        <w:tc>
          <w:tcPr>
            <w:tcW w:w="811" w:type="pct"/>
          </w:tcPr>
          <w:p w14:paraId="377597FF" w14:textId="065487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for the corrections on Tx Diversity Requirement</w:t>
            </w:r>
          </w:p>
        </w:tc>
        <w:tc>
          <w:tcPr>
            <w:tcW w:w="515" w:type="pct"/>
          </w:tcPr>
          <w:p w14:paraId="3554CFE7" w14:textId="73EBAE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11B8A896" w14:textId="3397FF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2849E5" w14:textId="694311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1079</w:t>
            </w:r>
          </w:p>
        </w:tc>
        <w:tc>
          <w:tcPr>
            <w:tcW w:w="294" w:type="pct"/>
          </w:tcPr>
          <w:p w14:paraId="48A7DA5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A710B82" w14:textId="4D1571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D35F62" w14:textId="4AB3C2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0FEEE53" w14:textId="6D4863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4F0990B6" w14:textId="0D1147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9A00D58" w14:textId="77777777" w:rsidTr="003F23A7">
        <w:tc>
          <w:tcPr>
            <w:tcW w:w="586" w:type="pct"/>
          </w:tcPr>
          <w:p w14:paraId="53008F98" w14:textId="0C2CD7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R4-2210705</w:t>
            </w:r>
          </w:p>
        </w:tc>
        <w:tc>
          <w:tcPr>
            <w:tcW w:w="811" w:type="pct"/>
          </w:tcPr>
          <w:p w14:paraId="5791969B" w14:textId="2F53AD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TS38.101-1 for the corrections on Tx Diversity Requirement</w:t>
            </w:r>
          </w:p>
        </w:tc>
        <w:tc>
          <w:tcPr>
            <w:tcW w:w="515" w:type="pct"/>
          </w:tcPr>
          <w:p w14:paraId="074B90BA" w14:textId="382A5E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78FBEFEE" w14:textId="4C68A3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307EC9" w14:textId="655524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1079</w:t>
            </w:r>
          </w:p>
        </w:tc>
        <w:tc>
          <w:tcPr>
            <w:tcW w:w="294" w:type="pct"/>
          </w:tcPr>
          <w:p w14:paraId="037CD2A5" w14:textId="0E6F4C3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6A9AD86" w14:textId="5ECAAB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672E69E" w14:textId="203538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05F551" w14:textId="34BE5D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6CA10DEC" w14:textId="061EB4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74E0946" w14:textId="77777777" w:rsidTr="003F23A7">
        <w:tc>
          <w:tcPr>
            <w:tcW w:w="586" w:type="pct"/>
          </w:tcPr>
          <w:p w14:paraId="060A5CBC" w14:textId="67C69D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R4-2208904</w:t>
            </w:r>
          </w:p>
        </w:tc>
        <w:tc>
          <w:tcPr>
            <w:tcW w:w="811" w:type="pct"/>
          </w:tcPr>
          <w:p w14:paraId="56944F12" w14:textId="498E29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38.101-1: Adding channel BW support in existing NR bands</w:t>
            </w:r>
          </w:p>
        </w:tc>
        <w:tc>
          <w:tcPr>
            <w:tcW w:w="515" w:type="pct"/>
          </w:tcPr>
          <w:p w14:paraId="12AA36EA" w14:textId="6DEB72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7096C87" w14:textId="7CA090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F952F64" w14:textId="36C99B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1080</w:t>
            </w:r>
          </w:p>
        </w:tc>
        <w:tc>
          <w:tcPr>
            <w:tcW w:w="294" w:type="pct"/>
          </w:tcPr>
          <w:p w14:paraId="0947D99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4730332" w14:textId="6F601B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4E5560" w14:textId="551763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72E3744" w14:textId="7D44E8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512" w:type="pct"/>
          </w:tcPr>
          <w:p w14:paraId="030AFB0E" w14:textId="57985B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D0429B" w14:textId="77777777" w:rsidTr="003F23A7">
        <w:tc>
          <w:tcPr>
            <w:tcW w:w="586" w:type="pct"/>
          </w:tcPr>
          <w:p w14:paraId="4B8AD009" w14:textId="0997F9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R4-2209014</w:t>
            </w:r>
          </w:p>
        </w:tc>
        <w:tc>
          <w:tcPr>
            <w:tcW w:w="811" w:type="pct"/>
          </w:tcPr>
          <w:p w14:paraId="275BD40B" w14:textId="2638FD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38.101-1: update of simultaneous RxTx capability for band combinations</w:t>
            </w:r>
          </w:p>
        </w:tc>
        <w:tc>
          <w:tcPr>
            <w:tcW w:w="515" w:type="pct"/>
          </w:tcPr>
          <w:p w14:paraId="08E27D9F" w14:textId="737311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3F9E525" w14:textId="2074D9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4D8B8F9" w14:textId="3DBBE7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1081</w:t>
            </w:r>
          </w:p>
        </w:tc>
        <w:tc>
          <w:tcPr>
            <w:tcW w:w="294" w:type="pct"/>
          </w:tcPr>
          <w:p w14:paraId="193CFE1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ECF686" w14:textId="6CB902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BA4CAB" w14:textId="109A72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A1C1BBB" w14:textId="101B34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6360A614" w14:textId="7EC125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C19C23B" w14:textId="77777777" w:rsidTr="003F23A7">
        <w:tc>
          <w:tcPr>
            <w:tcW w:w="586" w:type="pct"/>
          </w:tcPr>
          <w:p w14:paraId="52851C0A" w14:textId="033D48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R4-2210775</w:t>
            </w:r>
          </w:p>
        </w:tc>
        <w:tc>
          <w:tcPr>
            <w:tcW w:w="811" w:type="pct"/>
          </w:tcPr>
          <w:p w14:paraId="57919C66" w14:textId="610D3B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38.101-1: update of simultaneous RxTx capability for band combinations</w:t>
            </w:r>
          </w:p>
        </w:tc>
        <w:tc>
          <w:tcPr>
            <w:tcW w:w="515" w:type="pct"/>
          </w:tcPr>
          <w:p w14:paraId="0829DD0F" w14:textId="53C392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912406C" w14:textId="10CFD3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C3E3D02" w14:textId="0FF300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1081</w:t>
            </w:r>
          </w:p>
        </w:tc>
        <w:tc>
          <w:tcPr>
            <w:tcW w:w="294" w:type="pct"/>
          </w:tcPr>
          <w:p w14:paraId="5AB76465" w14:textId="7867A84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8935B65" w14:textId="3BB0CF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261053" w14:textId="090870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74D29CD" w14:textId="23DD1E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76497BA8" w14:textId="74D7AD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046429D" w14:textId="77777777" w:rsidTr="003F23A7">
        <w:tc>
          <w:tcPr>
            <w:tcW w:w="586" w:type="pct"/>
          </w:tcPr>
          <w:p w14:paraId="30BE545A" w14:textId="227632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R4-2209063</w:t>
            </w:r>
          </w:p>
        </w:tc>
        <w:tc>
          <w:tcPr>
            <w:tcW w:w="811" w:type="pct"/>
          </w:tcPr>
          <w:p w14:paraId="10B6DC90" w14:textId="2B7E9A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CR: Introduction of RMC for 1024QAM maximum input level</w:t>
            </w:r>
          </w:p>
        </w:tc>
        <w:tc>
          <w:tcPr>
            <w:tcW w:w="515" w:type="pct"/>
          </w:tcPr>
          <w:p w14:paraId="523827F3" w14:textId="32FECB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F61727D" w14:textId="73E35C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871FDC0" w14:textId="744F6E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1082</w:t>
            </w:r>
          </w:p>
        </w:tc>
        <w:tc>
          <w:tcPr>
            <w:tcW w:w="294" w:type="pct"/>
          </w:tcPr>
          <w:p w14:paraId="78208E8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407F050" w14:textId="263E21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9AF3DF" w14:textId="38A07B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68A7E70" w14:textId="7FBAD0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NR_DL1024QAM_FR1-Core</w:t>
            </w:r>
          </w:p>
        </w:tc>
        <w:tc>
          <w:tcPr>
            <w:tcW w:w="512" w:type="pct"/>
          </w:tcPr>
          <w:p w14:paraId="4A217304" w14:textId="3CEED3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D6B519" w14:textId="77777777" w:rsidTr="003F23A7">
        <w:tc>
          <w:tcPr>
            <w:tcW w:w="586" w:type="pct"/>
          </w:tcPr>
          <w:p w14:paraId="3F14E96D" w14:textId="53EE7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R4-2209107</w:t>
            </w:r>
          </w:p>
        </w:tc>
        <w:tc>
          <w:tcPr>
            <w:tcW w:w="811" w:type="pct"/>
          </w:tcPr>
          <w:p w14:paraId="204BBFE9" w14:textId="7EA84E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38.101-1: Introduction of 900 MHz to 5G NR for RMR</w:t>
            </w:r>
          </w:p>
        </w:tc>
        <w:tc>
          <w:tcPr>
            <w:tcW w:w="515" w:type="pct"/>
          </w:tcPr>
          <w:p w14:paraId="150E01CC" w14:textId="19DF55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UIC</w:t>
            </w:r>
          </w:p>
        </w:tc>
        <w:tc>
          <w:tcPr>
            <w:tcW w:w="441" w:type="pct"/>
          </w:tcPr>
          <w:p w14:paraId="5567B2C5" w14:textId="27E21B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6420A3C" w14:textId="2849B5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1083</w:t>
            </w:r>
          </w:p>
        </w:tc>
        <w:tc>
          <w:tcPr>
            <w:tcW w:w="294" w:type="pct"/>
          </w:tcPr>
          <w:p w14:paraId="2E8F4B0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3E4454" w14:textId="2ED0E8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D01CDC" w14:textId="1F7CB3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7F015AA" w14:textId="0E0CD0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107BEA43" w14:textId="1CAE10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4E35BCB" w14:textId="77777777" w:rsidTr="003F23A7">
        <w:tc>
          <w:tcPr>
            <w:tcW w:w="586" w:type="pct"/>
          </w:tcPr>
          <w:p w14:paraId="2F188882" w14:textId="014574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R4-2209108</w:t>
            </w:r>
          </w:p>
        </w:tc>
        <w:tc>
          <w:tcPr>
            <w:tcW w:w="811" w:type="pct"/>
          </w:tcPr>
          <w:p w14:paraId="5B39BC17" w14:textId="609BF8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n77 Canada</w:t>
            </w:r>
          </w:p>
        </w:tc>
        <w:tc>
          <w:tcPr>
            <w:tcW w:w="515" w:type="pct"/>
          </w:tcPr>
          <w:p w14:paraId="50F1A887" w14:textId="5AA027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61DB2BA4" w14:textId="4D2184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026224C" w14:textId="19F76C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1084</w:t>
            </w:r>
          </w:p>
        </w:tc>
        <w:tc>
          <w:tcPr>
            <w:tcW w:w="294" w:type="pct"/>
          </w:tcPr>
          <w:p w14:paraId="41FE90C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0513F5" w14:textId="4410D4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DB8CE7" w14:textId="54A21C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8B926CE" w14:textId="6A1FE7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121258BF" w14:textId="64F49A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13BE12A" w14:textId="77777777" w:rsidTr="003F23A7">
        <w:tc>
          <w:tcPr>
            <w:tcW w:w="586" w:type="pct"/>
          </w:tcPr>
          <w:p w14:paraId="21C600CE" w14:textId="3139D0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R4-2209164</w:t>
            </w:r>
          </w:p>
        </w:tc>
        <w:tc>
          <w:tcPr>
            <w:tcW w:w="811" w:type="pct"/>
          </w:tcPr>
          <w:p w14:paraId="44199589" w14:textId="121173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for DMRS bundling RF requirements for SUL in TS 38.101-1</w:t>
            </w:r>
          </w:p>
        </w:tc>
        <w:tc>
          <w:tcPr>
            <w:tcW w:w="515" w:type="pct"/>
          </w:tcPr>
          <w:p w14:paraId="248A732D" w14:textId="42959A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E7146FB" w14:textId="005EB8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ABD0FE3" w14:textId="4CE93B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1085</w:t>
            </w:r>
          </w:p>
        </w:tc>
        <w:tc>
          <w:tcPr>
            <w:tcW w:w="294" w:type="pct"/>
          </w:tcPr>
          <w:p w14:paraId="12171EF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0B45EB" w14:textId="2AA180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860296" w14:textId="10B994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B1E39DD" w14:textId="3A7E7F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019EB96B" w14:textId="21FC42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A0664F9" w14:textId="77777777" w:rsidTr="003F23A7">
        <w:tc>
          <w:tcPr>
            <w:tcW w:w="586" w:type="pct"/>
          </w:tcPr>
          <w:p w14:paraId="018DA612" w14:textId="425C78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R4-2210735</w:t>
            </w:r>
          </w:p>
        </w:tc>
        <w:tc>
          <w:tcPr>
            <w:tcW w:w="811" w:type="pct"/>
          </w:tcPr>
          <w:p w14:paraId="3228BFB4" w14:textId="708B85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clarification for DMRS bundling RF requirements for SUL in TS 38.101-1</w:t>
            </w:r>
          </w:p>
        </w:tc>
        <w:tc>
          <w:tcPr>
            <w:tcW w:w="515" w:type="pct"/>
          </w:tcPr>
          <w:p w14:paraId="604F3AF3" w14:textId="337E62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A956A75" w14:textId="12A343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121FB7F" w14:textId="1C6AEE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1085</w:t>
            </w:r>
          </w:p>
        </w:tc>
        <w:tc>
          <w:tcPr>
            <w:tcW w:w="294" w:type="pct"/>
          </w:tcPr>
          <w:p w14:paraId="7FBA0DAD" w14:textId="4D4F3E5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FAB9E2F" w14:textId="741862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E04020" w14:textId="66797E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708D74D" w14:textId="5E045C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09389059" w14:textId="68600B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34F6C15C" w14:textId="77777777" w:rsidTr="003F23A7">
        <w:tc>
          <w:tcPr>
            <w:tcW w:w="586" w:type="pct"/>
          </w:tcPr>
          <w:p w14:paraId="46ADC562" w14:textId="7964C5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R4-2209165</w:t>
            </w:r>
          </w:p>
        </w:tc>
        <w:tc>
          <w:tcPr>
            <w:tcW w:w="811" w:type="pct"/>
          </w:tcPr>
          <w:p w14:paraId="137A2515" w14:textId="29E893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UE RF requirements for DMRS bundling in TS 38.101-1</w:t>
            </w:r>
          </w:p>
        </w:tc>
        <w:tc>
          <w:tcPr>
            <w:tcW w:w="515" w:type="pct"/>
          </w:tcPr>
          <w:p w14:paraId="4FED605C" w14:textId="5A7871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0967912" w14:textId="59AC21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7AF849B" w14:textId="3B92E5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1086</w:t>
            </w:r>
          </w:p>
        </w:tc>
        <w:tc>
          <w:tcPr>
            <w:tcW w:w="294" w:type="pct"/>
          </w:tcPr>
          <w:p w14:paraId="737ED25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3588855" w14:textId="0D8681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730336" w14:textId="7C20F7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54F22C2" w14:textId="17C060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17F534C9" w14:textId="4A4E2A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2FEB43" w14:textId="77777777" w:rsidTr="003F23A7">
        <w:tc>
          <w:tcPr>
            <w:tcW w:w="586" w:type="pct"/>
          </w:tcPr>
          <w:p w14:paraId="3FB77D1B" w14:textId="5C6134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R4-2209179</w:t>
            </w:r>
          </w:p>
        </w:tc>
        <w:tc>
          <w:tcPr>
            <w:tcW w:w="811" w:type="pct"/>
          </w:tcPr>
          <w:p w14:paraId="7D475D8E" w14:textId="1838E5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38.101-1 Introduce RF requirements for HPUE CA</w:t>
            </w:r>
          </w:p>
        </w:tc>
        <w:tc>
          <w:tcPr>
            <w:tcW w:w="515" w:type="pct"/>
          </w:tcPr>
          <w:p w14:paraId="35DD0E3E" w14:textId="59DAAA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HiSilicon, China Unicom</w:t>
            </w:r>
          </w:p>
        </w:tc>
        <w:tc>
          <w:tcPr>
            <w:tcW w:w="441" w:type="pct"/>
          </w:tcPr>
          <w:p w14:paraId="7C782B86" w14:textId="34D5F4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92AAD11" w14:textId="0F23D1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1087</w:t>
            </w:r>
          </w:p>
        </w:tc>
        <w:tc>
          <w:tcPr>
            <w:tcW w:w="294" w:type="pct"/>
          </w:tcPr>
          <w:p w14:paraId="653E228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BFFF45" w14:textId="6C1B46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B0CC90" w14:textId="6D675A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CA489A1" w14:textId="31038A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NR_UE_PC2_R17_CADC_SUL_xBDL_yBUL-Core</w:t>
            </w:r>
          </w:p>
        </w:tc>
        <w:tc>
          <w:tcPr>
            <w:tcW w:w="512" w:type="pct"/>
          </w:tcPr>
          <w:p w14:paraId="3F40ACBF" w14:textId="6FF326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5792495" w14:textId="77777777" w:rsidTr="003F23A7">
        <w:tc>
          <w:tcPr>
            <w:tcW w:w="586" w:type="pct"/>
          </w:tcPr>
          <w:p w14:paraId="30EBC799" w14:textId="337D2E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R4-2209180</w:t>
            </w:r>
          </w:p>
        </w:tc>
        <w:tc>
          <w:tcPr>
            <w:tcW w:w="811" w:type="pct"/>
          </w:tcPr>
          <w:p w14:paraId="605507DB" w14:textId="6472FA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Update of PC2 A-MPR for NS_05</w:t>
            </w:r>
          </w:p>
        </w:tc>
        <w:tc>
          <w:tcPr>
            <w:tcW w:w="515" w:type="pct"/>
          </w:tcPr>
          <w:p w14:paraId="391B3D24" w14:textId="29F2B8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5056D16" w14:textId="5FA871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C36CB1F" w14:textId="5C08E4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1088</w:t>
            </w:r>
          </w:p>
        </w:tc>
        <w:tc>
          <w:tcPr>
            <w:tcW w:w="294" w:type="pct"/>
          </w:tcPr>
          <w:p w14:paraId="7D1B2DD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BA792F" w14:textId="5C44B9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C7BF18" w14:textId="539651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BFAA5FB" w14:textId="48C5D8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2" w:type="pct"/>
          </w:tcPr>
          <w:p w14:paraId="49BE52BE" w14:textId="6912E9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1035AB9" w14:textId="77777777" w:rsidTr="003F23A7">
        <w:tc>
          <w:tcPr>
            <w:tcW w:w="586" w:type="pct"/>
          </w:tcPr>
          <w:p w14:paraId="4D517C86" w14:textId="08BC4E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R4-2210701</w:t>
            </w:r>
          </w:p>
        </w:tc>
        <w:tc>
          <w:tcPr>
            <w:tcW w:w="811" w:type="pct"/>
          </w:tcPr>
          <w:p w14:paraId="4A23096E" w14:textId="3B18FE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TS38101-1 Update of PC2 A-MPR for NS_05</w:t>
            </w:r>
          </w:p>
        </w:tc>
        <w:tc>
          <w:tcPr>
            <w:tcW w:w="515" w:type="pct"/>
          </w:tcPr>
          <w:p w14:paraId="3D2D9841" w14:textId="48F653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936C08B" w14:textId="2CF31E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485608C" w14:textId="05D9AA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1088</w:t>
            </w:r>
          </w:p>
        </w:tc>
        <w:tc>
          <w:tcPr>
            <w:tcW w:w="294" w:type="pct"/>
          </w:tcPr>
          <w:p w14:paraId="6BD5C2B5" w14:textId="0A735C6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29B9085" w14:textId="06AD59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503EE0C" w14:textId="4357FA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D010E4" w14:textId="213C85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NR_PC2_UE_FDD-Core</w:t>
            </w:r>
          </w:p>
        </w:tc>
        <w:tc>
          <w:tcPr>
            <w:tcW w:w="512" w:type="pct"/>
          </w:tcPr>
          <w:p w14:paraId="2324ACBC" w14:textId="29E202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7045154C" w14:textId="77777777" w:rsidTr="003F23A7">
        <w:tc>
          <w:tcPr>
            <w:tcW w:w="586" w:type="pct"/>
          </w:tcPr>
          <w:p w14:paraId="556A8796" w14:textId="254EF1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R4-2209262</w:t>
            </w:r>
          </w:p>
        </w:tc>
        <w:tc>
          <w:tcPr>
            <w:tcW w:w="811" w:type="pct"/>
          </w:tcPr>
          <w:p w14:paraId="72E056F0" w14:textId="608A33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SUL band combinations into TS 38.101-1</w:t>
            </w:r>
          </w:p>
        </w:tc>
        <w:tc>
          <w:tcPr>
            <w:tcW w:w="515" w:type="pct"/>
          </w:tcPr>
          <w:p w14:paraId="2374200A" w14:textId="30D8AE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8FDD402" w14:textId="03A9E2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CBB294A" w14:textId="2763F9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1089</w:t>
            </w:r>
          </w:p>
        </w:tc>
        <w:tc>
          <w:tcPr>
            <w:tcW w:w="294" w:type="pct"/>
          </w:tcPr>
          <w:p w14:paraId="332BF08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B7FDA8" w14:textId="416BA1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88AE4DC" w14:textId="59281E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37A82B1" w14:textId="7315F5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NR_SUL_combos_R17-Core</w:t>
            </w:r>
          </w:p>
        </w:tc>
        <w:tc>
          <w:tcPr>
            <w:tcW w:w="512" w:type="pct"/>
          </w:tcPr>
          <w:p w14:paraId="3DF4B809" w14:textId="2C855B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E590461" w14:textId="77777777" w:rsidTr="003F23A7">
        <w:tc>
          <w:tcPr>
            <w:tcW w:w="586" w:type="pct"/>
          </w:tcPr>
          <w:p w14:paraId="0C54B808" w14:textId="3809F3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R4-2209265</w:t>
            </w:r>
          </w:p>
        </w:tc>
        <w:tc>
          <w:tcPr>
            <w:tcW w:w="811" w:type="pct"/>
          </w:tcPr>
          <w:p w14:paraId="2924D23D" w14:textId="70D13A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5 bands inter-band CA into TS 38.101-1</w:t>
            </w:r>
          </w:p>
        </w:tc>
        <w:tc>
          <w:tcPr>
            <w:tcW w:w="515" w:type="pct"/>
          </w:tcPr>
          <w:p w14:paraId="04A24502" w14:textId="25CC3D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03DFED8" w14:textId="276F86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566893F" w14:textId="7C77B2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1090</w:t>
            </w:r>
          </w:p>
        </w:tc>
        <w:tc>
          <w:tcPr>
            <w:tcW w:w="294" w:type="pct"/>
          </w:tcPr>
          <w:p w14:paraId="09AC1B7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A76FF1" w14:textId="16FBBE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7E28BE" w14:textId="52B96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6EE0A12" w14:textId="2DBBFB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512" w:type="pct"/>
          </w:tcPr>
          <w:p w14:paraId="1505108F" w14:textId="1FAF9F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1D75EAE" w14:textId="77777777" w:rsidTr="003F23A7">
        <w:tc>
          <w:tcPr>
            <w:tcW w:w="586" w:type="pct"/>
          </w:tcPr>
          <w:p w14:paraId="2302090C" w14:textId="5E57FD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R4-2209309</w:t>
            </w:r>
          </w:p>
        </w:tc>
        <w:tc>
          <w:tcPr>
            <w:tcW w:w="811" w:type="pct"/>
          </w:tcPr>
          <w:p w14:paraId="2021D89E" w14:textId="70ADE0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new modifiedMPR-Behavior for power class fallback with Tx Diversity</w:t>
            </w:r>
          </w:p>
        </w:tc>
        <w:tc>
          <w:tcPr>
            <w:tcW w:w="515" w:type="pct"/>
          </w:tcPr>
          <w:p w14:paraId="4D7FF546" w14:textId="597E6D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0F14A08" w14:textId="622E31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3B1F950" w14:textId="21238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1091</w:t>
            </w:r>
          </w:p>
        </w:tc>
        <w:tc>
          <w:tcPr>
            <w:tcW w:w="294" w:type="pct"/>
          </w:tcPr>
          <w:p w14:paraId="5DB634D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15566C" w14:textId="6B6DA1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A149EB" w14:textId="67C87C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19DB0AA" w14:textId="116BF2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512" w:type="pct"/>
          </w:tcPr>
          <w:p w14:paraId="198F19A4" w14:textId="753EF6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B17BC91" w14:textId="77777777" w:rsidTr="003F23A7">
        <w:tc>
          <w:tcPr>
            <w:tcW w:w="586" w:type="pct"/>
          </w:tcPr>
          <w:p w14:paraId="63DA0A28" w14:textId="58A9F7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R4-2209317</w:t>
            </w:r>
          </w:p>
        </w:tc>
        <w:tc>
          <w:tcPr>
            <w:tcW w:w="811" w:type="pct"/>
          </w:tcPr>
          <w:p w14:paraId="3EC480AA" w14:textId="0B8C51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Corrections on band combinations for UE co-existence</w:t>
            </w:r>
          </w:p>
        </w:tc>
        <w:tc>
          <w:tcPr>
            <w:tcW w:w="515" w:type="pct"/>
          </w:tcPr>
          <w:p w14:paraId="1388D553" w14:textId="212D8E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036C8349" w14:textId="6BC8A6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4F5287C" w14:textId="0BA924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1092</w:t>
            </w:r>
          </w:p>
        </w:tc>
        <w:tc>
          <w:tcPr>
            <w:tcW w:w="294" w:type="pct"/>
          </w:tcPr>
          <w:p w14:paraId="7C1F1A4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03EF72B" w14:textId="72E315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9D1872" w14:textId="0CC6A7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7BF8F81" w14:textId="3C1920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2" w:type="pct"/>
          </w:tcPr>
          <w:p w14:paraId="2AF10348" w14:textId="2B0E3D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08116D3" w14:textId="77777777" w:rsidTr="003F23A7">
        <w:tc>
          <w:tcPr>
            <w:tcW w:w="586" w:type="pct"/>
          </w:tcPr>
          <w:p w14:paraId="11D9799E" w14:textId="73555B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R4-2210719</w:t>
            </w:r>
          </w:p>
        </w:tc>
        <w:tc>
          <w:tcPr>
            <w:tcW w:w="811" w:type="pct"/>
          </w:tcPr>
          <w:p w14:paraId="5F1B6BE7" w14:textId="2CA4C0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 Rel-17: Corrections on band combinations for UE co-existence</w:t>
            </w:r>
          </w:p>
        </w:tc>
        <w:tc>
          <w:tcPr>
            <w:tcW w:w="515" w:type="pct"/>
          </w:tcPr>
          <w:p w14:paraId="3A075E07" w14:textId="4766BE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7AEF59B" w14:textId="4BAED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110497" w14:textId="0EB39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1092</w:t>
            </w:r>
          </w:p>
        </w:tc>
        <w:tc>
          <w:tcPr>
            <w:tcW w:w="294" w:type="pct"/>
          </w:tcPr>
          <w:p w14:paraId="0DE9E110" w14:textId="1A3D589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06BCBDF" w14:textId="3E7B51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2791888" w14:textId="1BFCDB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AAEF02D" w14:textId="4E6B0A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NR_PC2_CA_R17_2BDL_2BUL-Core</w:t>
            </w:r>
          </w:p>
        </w:tc>
        <w:tc>
          <w:tcPr>
            <w:tcW w:w="512" w:type="pct"/>
          </w:tcPr>
          <w:p w14:paraId="4440AEDC" w14:textId="7B747B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098ADF3" w14:textId="77777777" w:rsidTr="003F23A7">
        <w:tc>
          <w:tcPr>
            <w:tcW w:w="586" w:type="pct"/>
          </w:tcPr>
          <w:p w14:paraId="7C1C090B" w14:textId="0C5622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R4-2209354</w:t>
            </w:r>
          </w:p>
        </w:tc>
        <w:tc>
          <w:tcPr>
            <w:tcW w:w="811" w:type="pct"/>
          </w:tcPr>
          <w:p w14:paraId="5A93EF8B" w14:textId="5F7C90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change table 7.3.2-1 to clause 7.3.2 for general REFSENS  (R17)</w:t>
            </w:r>
          </w:p>
        </w:tc>
        <w:tc>
          <w:tcPr>
            <w:tcW w:w="515" w:type="pct"/>
          </w:tcPr>
          <w:p w14:paraId="78598DC5" w14:textId="48AD2B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EA0BC73" w14:textId="36646C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76A4140" w14:textId="459767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1093</w:t>
            </w:r>
          </w:p>
        </w:tc>
        <w:tc>
          <w:tcPr>
            <w:tcW w:w="294" w:type="pct"/>
          </w:tcPr>
          <w:p w14:paraId="6255F3F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7C272A" w14:textId="5C6A48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3F73C18" w14:textId="7479CB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EC92349" w14:textId="7F84CF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NR_FR1_35MHz_45MHz_BW-Core</w:t>
            </w:r>
          </w:p>
        </w:tc>
        <w:tc>
          <w:tcPr>
            <w:tcW w:w="512" w:type="pct"/>
          </w:tcPr>
          <w:p w14:paraId="755B74B1" w14:textId="250CD1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C0BB402" w14:textId="77777777" w:rsidTr="003F23A7">
        <w:tc>
          <w:tcPr>
            <w:tcW w:w="586" w:type="pct"/>
          </w:tcPr>
          <w:p w14:paraId="38B6948B" w14:textId="780580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R4-2209359</w:t>
            </w:r>
          </w:p>
        </w:tc>
        <w:tc>
          <w:tcPr>
            <w:tcW w:w="811" w:type="pct"/>
          </w:tcPr>
          <w:p w14:paraId="4F6D5A48" w14:textId="062EDF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clarify that BCS4 and BCS5 can't be reported together</w:t>
            </w:r>
          </w:p>
        </w:tc>
        <w:tc>
          <w:tcPr>
            <w:tcW w:w="515" w:type="pct"/>
          </w:tcPr>
          <w:p w14:paraId="312D686E" w14:textId="4F2F09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60C097F" w14:textId="5A9BAE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6D51632" w14:textId="2174A9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1094</w:t>
            </w:r>
          </w:p>
        </w:tc>
        <w:tc>
          <w:tcPr>
            <w:tcW w:w="294" w:type="pct"/>
          </w:tcPr>
          <w:p w14:paraId="37C133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E011A8" w14:textId="139252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12210F" w14:textId="6F7463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68B4424" w14:textId="5F276A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57C2177B" w14:textId="061F35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246F9E4" w14:textId="77777777" w:rsidTr="003F23A7">
        <w:tc>
          <w:tcPr>
            <w:tcW w:w="586" w:type="pct"/>
          </w:tcPr>
          <w:p w14:paraId="2120122C" w14:textId="07ED92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R4-2209369</w:t>
            </w:r>
          </w:p>
        </w:tc>
        <w:tc>
          <w:tcPr>
            <w:tcW w:w="811" w:type="pct"/>
          </w:tcPr>
          <w:p w14:paraId="6665E664" w14:textId="40273B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clarify ASE ASEM for NS_03U, NS_05U and NS_43U (R15)</w:t>
            </w:r>
          </w:p>
        </w:tc>
        <w:tc>
          <w:tcPr>
            <w:tcW w:w="515" w:type="pct"/>
          </w:tcPr>
          <w:p w14:paraId="6E44844F" w14:textId="3C1C4E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594BFD0" w14:textId="24F878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68F64CE" w14:textId="6B231C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1095</w:t>
            </w:r>
          </w:p>
        </w:tc>
        <w:tc>
          <w:tcPr>
            <w:tcW w:w="294" w:type="pct"/>
          </w:tcPr>
          <w:p w14:paraId="061B0F4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26B5FE" w14:textId="3D00FC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320B3E2" w14:textId="69F20D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8A19A14" w14:textId="060FA3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0AA0B4DB" w14:textId="20FA00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5A27F5D5" w14:textId="77777777" w:rsidTr="003F23A7">
        <w:tc>
          <w:tcPr>
            <w:tcW w:w="586" w:type="pct"/>
          </w:tcPr>
          <w:p w14:paraId="0B1648BE" w14:textId="4A0ED3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R4-2209370</w:t>
            </w:r>
          </w:p>
        </w:tc>
        <w:tc>
          <w:tcPr>
            <w:tcW w:w="811" w:type="pct"/>
          </w:tcPr>
          <w:p w14:paraId="70F16355" w14:textId="35DF6C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clarify ASE ASEM for NS_03U, NS_05U and NS_43U(R16)</w:t>
            </w:r>
          </w:p>
        </w:tc>
        <w:tc>
          <w:tcPr>
            <w:tcW w:w="515" w:type="pct"/>
          </w:tcPr>
          <w:p w14:paraId="777CAA90" w14:textId="57566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04A84BBB" w14:textId="286F8F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76DEA53" w14:textId="5ADCF0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1096</w:t>
            </w:r>
          </w:p>
        </w:tc>
        <w:tc>
          <w:tcPr>
            <w:tcW w:w="294" w:type="pct"/>
          </w:tcPr>
          <w:p w14:paraId="5EC33E2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3358E0" w14:textId="68F7E4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3E53787" w14:textId="0915BF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B90320D" w14:textId="2266FB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15DCFECF" w14:textId="63BB27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2229AD56" w14:textId="77777777" w:rsidTr="003F23A7">
        <w:tc>
          <w:tcPr>
            <w:tcW w:w="586" w:type="pct"/>
          </w:tcPr>
          <w:p w14:paraId="50D4C049" w14:textId="33EB8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R4-2209371</w:t>
            </w:r>
          </w:p>
        </w:tc>
        <w:tc>
          <w:tcPr>
            <w:tcW w:w="811" w:type="pct"/>
          </w:tcPr>
          <w:p w14:paraId="0CE18771" w14:textId="6D9670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clarify ASE ASEM for NS_03U, NS_05U and NS_43U (R17)</w:t>
            </w:r>
          </w:p>
        </w:tc>
        <w:tc>
          <w:tcPr>
            <w:tcW w:w="515" w:type="pct"/>
          </w:tcPr>
          <w:p w14:paraId="4315A223" w14:textId="3F5644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FF9F960" w14:textId="6BA1B8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3E0977E" w14:textId="3623E3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1097</w:t>
            </w:r>
          </w:p>
        </w:tc>
        <w:tc>
          <w:tcPr>
            <w:tcW w:w="294" w:type="pct"/>
          </w:tcPr>
          <w:p w14:paraId="7A20786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B86AD3" w14:textId="19D00C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E70549" w14:textId="5D85C0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CC272D2" w14:textId="6F35A7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4ABBD00F" w14:textId="786A3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4118424C" w14:textId="77777777" w:rsidTr="003F23A7">
        <w:tc>
          <w:tcPr>
            <w:tcW w:w="586" w:type="pct"/>
          </w:tcPr>
          <w:p w14:paraId="0C6F9DC0" w14:textId="5AB426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R4-2209421</w:t>
            </w:r>
          </w:p>
        </w:tc>
        <w:tc>
          <w:tcPr>
            <w:tcW w:w="811" w:type="pct"/>
          </w:tcPr>
          <w:p w14:paraId="310390EA" w14:textId="4C2AE6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the missing requirements for BCS4</w:t>
            </w:r>
          </w:p>
        </w:tc>
        <w:tc>
          <w:tcPr>
            <w:tcW w:w="515" w:type="pct"/>
          </w:tcPr>
          <w:p w14:paraId="70DB2364" w14:textId="24CDDA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1E9B0FC" w14:textId="083D1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D377E8D" w14:textId="2B2359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1098</w:t>
            </w:r>
          </w:p>
        </w:tc>
        <w:tc>
          <w:tcPr>
            <w:tcW w:w="294" w:type="pct"/>
          </w:tcPr>
          <w:p w14:paraId="74FEBA3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3BC040" w14:textId="0635A1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4B4E75" w14:textId="52943E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A0DDE68" w14:textId="1C3FDA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611A1804" w14:textId="58AF36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36196A" w14:textId="77777777" w:rsidTr="003F23A7">
        <w:tc>
          <w:tcPr>
            <w:tcW w:w="586" w:type="pct"/>
          </w:tcPr>
          <w:p w14:paraId="35979AE5" w14:textId="7279F8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R4-2209458</w:t>
            </w:r>
          </w:p>
        </w:tc>
        <w:tc>
          <w:tcPr>
            <w:tcW w:w="811" w:type="pct"/>
          </w:tcPr>
          <w:p w14:paraId="141E1A7C" w14:textId="4C4ED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Requirment FR1</w:t>
            </w:r>
          </w:p>
        </w:tc>
        <w:tc>
          <w:tcPr>
            <w:tcW w:w="515" w:type="pct"/>
          </w:tcPr>
          <w:p w14:paraId="61EAD1F9" w14:textId="06ACE6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8862FE0" w14:textId="32258F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E765DD" w14:textId="65F1F4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1099</w:t>
            </w:r>
          </w:p>
        </w:tc>
        <w:tc>
          <w:tcPr>
            <w:tcW w:w="294" w:type="pct"/>
          </w:tcPr>
          <w:p w14:paraId="2E3B9FA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69D298" w14:textId="0E3546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C0D8C7" w14:textId="2CE135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F490FAE" w14:textId="56D87B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50EB4154" w14:textId="49F9E7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D1AB06A" w14:textId="77777777" w:rsidTr="003F23A7">
        <w:tc>
          <w:tcPr>
            <w:tcW w:w="586" w:type="pct"/>
          </w:tcPr>
          <w:p w14:paraId="34FA902D" w14:textId="33EEBF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R4-2209460</w:t>
            </w:r>
          </w:p>
        </w:tc>
        <w:tc>
          <w:tcPr>
            <w:tcW w:w="811" w:type="pct"/>
          </w:tcPr>
          <w:p w14:paraId="0B79D828" w14:textId="692823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measurement FR1</w:t>
            </w:r>
          </w:p>
        </w:tc>
        <w:tc>
          <w:tcPr>
            <w:tcW w:w="515" w:type="pct"/>
          </w:tcPr>
          <w:p w14:paraId="5C6626C9" w14:textId="43EE26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5EAC5F5" w14:textId="223698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AB93926" w14:textId="23729C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1100</w:t>
            </w:r>
          </w:p>
        </w:tc>
        <w:tc>
          <w:tcPr>
            <w:tcW w:w="294" w:type="pct"/>
          </w:tcPr>
          <w:p w14:paraId="1ED224E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DF3B76" w14:textId="7EE627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4F913E1" w14:textId="5E8C19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7C7BDF" w14:textId="3FBBD3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2CA911C0" w14:textId="23BBA9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D780B40" w14:textId="77777777" w:rsidTr="003F23A7">
        <w:tc>
          <w:tcPr>
            <w:tcW w:w="586" w:type="pct"/>
          </w:tcPr>
          <w:p w14:paraId="7A795AD8" w14:textId="51543C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R4-2210737</w:t>
            </w:r>
          </w:p>
        </w:tc>
        <w:tc>
          <w:tcPr>
            <w:tcW w:w="811" w:type="pct"/>
          </w:tcPr>
          <w:p w14:paraId="1C9EFBFE" w14:textId="2794ED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measurement FR1</w:t>
            </w:r>
          </w:p>
        </w:tc>
        <w:tc>
          <w:tcPr>
            <w:tcW w:w="515" w:type="pct"/>
          </w:tcPr>
          <w:p w14:paraId="1A360BED" w14:textId="176DE3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 Limited</w:t>
            </w:r>
          </w:p>
        </w:tc>
        <w:tc>
          <w:tcPr>
            <w:tcW w:w="441" w:type="pct"/>
          </w:tcPr>
          <w:p w14:paraId="267455F8" w14:textId="6DC547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812E0E3" w14:textId="44560F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1100</w:t>
            </w:r>
          </w:p>
        </w:tc>
        <w:tc>
          <w:tcPr>
            <w:tcW w:w="294" w:type="pct"/>
          </w:tcPr>
          <w:p w14:paraId="674A3D7A" w14:textId="34A7804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625696F" w14:textId="18F13F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44A8153" w14:textId="7A1230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94FF0E5" w14:textId="26D639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4AD94D51" w14:textId="0364E1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47FC3BC" w14:textId="77777777" w:rsidTr="003F23A7">
        <w:tc>
          <w:tcPr>
            <w:tcW w:w="586" w:type="pct"/>
          </w:tcPr>
          <w:p w14:paraId="7D36D9F1" w14:textId="0484BC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R4-2209517</w:t>
            </w:r>
          </w:p>
        </w:tc>
        <w:tc>
          <w:tcPr>
            <w:tcW w:w="811" w:type="pct"/>
          </w:tcPr>
          <w:p w14:paraId="3C53E68A" w14:textId="734D71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Pemax definition R16</w:t>
            </w:r>
          </w:p>
        </w:tc>
        <w:tc>
          <w:tcPr>
            <w:tcW w:w="515" w:type="pct"/>
          </w:tcPr>
          <w:p w14:paraId="79C01CDD" w14:textId="7CF9BD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5A20373B" w14:textId="13E6DE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0F3B079" w14:textId="1AE115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1101</w:t>
            </w:r>
          </w:p>
        </w:tc>
        <w:tc>
          <w:tcPr>
            <w:tcW w:w="294" w:type="pct"/>
          </w:tcPr>
          <w:p w14:paraId="3FC5C3D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F7A7B7" w14:textId="47F171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7E9D452" w14:textId="149798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0833A83" w14:textId="16BDFB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2" w:type="pct"/>
          </w:tcPr>
          <w:p w14:paraId="05687C93" w14:textId="1160D9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379CACB3" w14:textId="77777777" w:rsidTr="003F23A7">
        <w:tc>
          <w:tcPr>
            <w:tcW w:w="586" w:type="pct"/>
          </w:tcPr>
          <w:p w14:paraId="5012C3C3" w14:textId="109A1C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R4-2209518</w:t>
            </w:r>
          </w:p>
        </w:tc>
        <w:tc>
          <w:tcPr>
            <w:tcW w:w="811" w:type="pct"/>
          </w:tcPr>
          <w:p w14:paraId="7AECE3AE" w14:textId="034FDE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Pemax definition R17</w:t>
            </w:r>
          </w:p>
        </w:tc>
        <w:tc>
          <w:tcPr>
            <w:tcW w:w="515" w:type="pct"/>
          </w:tcPr>
          <w:p w14:paraId="6CE7943A" w14:textId="2A1BBC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0B2E6564" w14:textId="052E50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DF46B99" w14:textId="5CD591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1102</w:t>
            </w:r>
          </w:p>
        </w:tc>
        <w:tc>
          <w:tcPr>
            <w:tcW w:w="294" w:type="pct"/>
          </w:tcPr>
          <w:p w14:paraId="74D07DE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7A34DE" w14:textId="083DEE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44B2CE5" w14:textId="4AED86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3063DF5" w14:textId="15414E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5G_V2X_NRSL-Core</w:t>
            </w:r>
          </w:p>
        </w:tc>
        <w:tc>
          <w:tcPr>
            <w:tcW w:w="512" w:type="pct"/>
          </w:tcPr>
          <w:p w14:paraId="0183C802" w14:textId="057BE2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FD3C785" w14:textId="77777777" w:rsidTr="003F23A7">
        <w:tc>
          <w:tcPr>
            <w:tcW w:w="586" w:type="pct"/>
          </w:tcPr>
          <w:p w14:paraId="3FD39795" w14:textId="2A9A3A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R4-2209546</w:t>
            </w:r>
          </w:p>
        </w:tc>
        <w:tc>
          <w:tcPr>
            <w:tcW w:w="811" w:type="pct"/>
          </w:tcPr>
          <w:p w14:paraId="336AFC02" w14:textId="79C2D3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Rel-17 NR Intra-band</w:t>
            </w:r>
          </w:p>
        </w:tc>
        <w:tc>
          <w:tcPr>
            <w:tcW w:w="515" w:type="pct"/>
          </w:tcPr>
          <w:p w14:paraId="2A529A24" w14:textId="423147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DF02082" w14:textId="779F55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01BF55E" w14:textId="36B276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1103</w:t>
            </w:r>
          </w:p>
        </w:tc>
        <w:tc>
          <w:tcPr>
            <w:tcW w:w="294" w:type="pct"/>
          </w:tcPr>
          <w:p w14:paraId="0BA0DE5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7E2BC9" w14:textId="77851A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628DBE" w14:textId="4863D8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3E4960E" w14:textId="39713A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512" w:type="pct"/>
          </w:tcPr>
          <w:p w14:paraId="435D5D5E" w14:textId="47F0B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7F0C97" w14:textId="77777777" w:rsidTr="003F23A7">
        <w:tc>
          <w:tcPr>
            <w:tcW w:w="586" w:type="pct"/>
          </w:tcPr>
          <w:p w14:paraId="72AF1793" w14:textId="5512E8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R4-2209549</w:t>
            </w:r>
          </w:p>
        </w:tc>
        <w:tc>
          <w:tcPr>
            <w:tcW w:w="811" w:type="pct"/>
          </w:tcPr>
          <w:p w14:paraId="42284801" w14:textId="516F5D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38.101-1 new combinations NR CA Inter-band 4DL/1UL</w:t>
            </w:r>
          </w:p>
        </w:tc>
        <w:tc>
          <w:tcPr>
            <w:tcW w:w="515" w:type="pct"/>
          </w:tcPr>
          <w:p w14:paraId="1E5F33E5" w14:textId="3867DA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5569063" w14:textId="033577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4EE08A6" w14:textId="352BBE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1104</w:t>
            </w:r>
          </w:p>
        </w:tc>
        <w:tc>
          <w:tcPr>
            <w:tcW w:w="294" w:type="pct"/>
          </w:tcPr>
          <w:p w14:paraId="5ACE843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B44AB7" w14:textId="6A267A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A3228E" w14:textId="61459E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7714D6B" w14:textId="46D6B4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NR_CA_R17_4BDL_1BUL</w:t>
            </w:r>
          </w:p>
        </w:tc>
        <w:tc>
          <w:tcPr>
            <w:tcW w:w="512" w:type="pct"/>
          </w:tcPr>
          <w:p w14:paraId="60B3E5AD" w14:textId="35CA47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1DE8C12" w14:textId="77777777" w:rsidTr="003F23A7">
        <w:tc>
          <w:tcPr>
            <w:tcW w:w="586" w:type="pct"/>
          </w:tcPr>
          <w:p w14:paraId="68E47013" w14:textId="51B02D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R4-2209636</w:t>
            </w:r>
          </w:p>
        </w:tc>
        <w:tc>
          <w:tcPr>
            <w:tcW w:w="811" w:type="pct"/>
          </w:tcPr>
          <w:p w14:paraId="1EAC7D6B" w14:textId="6EDC27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38.101-1</w:t>
            </w:r>
          </w:p>
        </w:tc>
        <w:tc>
          <w:tcPr>
            <w:tcW w:w="515" w:type="pct"/>
          </w:tcPr>
          <w:p w14:paraId="5A5436A7" w14:textId="0EF428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6BC19B21" w14:textId="47BFD7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D69217E" w14:textId="25BB5E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1105</w:t>
            </w:r>
          </w:p>
        </w:tc>
        <w:tc>
          <w:tcPr>
            <w:tcW w:w="294" w:type="pct"/>
          </w:tcPr>
          <w:p w14:paraId="4536DD2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CFF1AB" w14:textId="20124D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7723A9" w14:textId="792167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D9FCB82" w14:textId="118F33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512" w:type="pct"/>
          </w:tcPr>
          <w:p w14:paraId="664F0E25" w14:textId="3DA6E3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A6E427" w14:textId="77777777" w:rsidTr="003F23A7">
        <w:tc>
          <w:tcPr>
            <w:tcW w:w="586" w:type="pct"/>
          </w:tcPr>
          <w:p w14:paraId="57A44366" w14:textId="4A8B5C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R4-2209638</w:t>
            </w:r>
          </w:p>
        </w:tc>
        <w:tc>
          <w:tcPr>
            <w:tcW w:w="811" w:type="pct"/>
          </w:tcPr>
          <w:p w14:paraId="53BA8D39" w14:textId="5F6294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Extended frequency range 3650-3980 MHz in Canada band n77</w:t>
            </w:r>
          </w:p>
        </w:tc>
        <w:tc>
          <w:tcPr>
            <w:tcW w:w="515" w:type="pct"/>
          </w:tcPr>
          <w:p w14:paraId="36C8B680" w14:textId="63E043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India Technology Pvt.</w:t>
            </w:r>
          </w:p>
        </w:tc>
        <w:tc>
          <w:tcPr>
            <w:tcW w:w="441" w:type="pct"/>
          </w:tcPr>
          <w:p w14:paraId="4D0E0A77" w14:textId="2D8038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EB45963" w14:textId="2B13C3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1106</w:t>
            </w:r>
          </w:p>
        </w:tc>
        <w:tc>
          <w:tcPr>
            <w:tcW w:w="294" w:type="pct"/>
          </w:tcPr>
          <w:p w14:paraId="57D602D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3867DF" w14:textId="30332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F5A776" w14:textId="364D68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9261E5B" w14:textId="52B138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16673D49" w14:textId="73CAA4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7EAA170" w14:textId="77777777" w:rsidTr="003F23A7">
        <w:tc>
          <w:tcPr>
            <w:tcW w:w="586" w:type="pct"/>
          </w:tcPr>
          <w:p w14:paraId="6239B4E5" w14:textId="7F4031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R4-2209741</w:t>
            </w:r>
          </w:p>
        </w:tc>
        <w:tc>
          <w:tcPr>
            <w:tcW w:w="811" w:type="pct"/>
          </w:tcPr>
          <w:p w14:paraId="5ADD9D1E" w14:textId="5CACB1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TS38.101-1: introduction of new UL MIMO bands</w:t>
            </w:r>
          </w:p>
        </w:tc>
        <w:tc>
          <w:tcPr>
            <w:tcW w:w="515" w:type="pct"/>
          </w:tcPr>
          <w:p w14:paraId="02E15F45" w14:textId="681977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B10859A" w14:textId="33F78A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3E22CE0" w14:textId="3A96A2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1107</w:t>
            </w:r>
          </w:p>
        </w:tc>
        <w:tc>
          <w:tcPr>
            <w:tcW w:w="294" w:type="pct"/>
          </w:tcPr>
          <w:p w14:paraId="76E08C9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7EDA1F" w14:textId="3FD51E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829992" w14:textId="6DFF0B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D4A6CBB" w14:textId="6C5BD9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NR_bands_UL_MIMO_PC3_R17-Core</w:t>
            </w:r>
          </w:p>
        </w:tc>
        <w:tc>
          <w:tcPr>
            <w:tcW w:w="512" w:type="pct"/>
          </w:tcPr>
          <w:p w14:paraId="7B39EA9E" w14:textId="1AAFC5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FEC9197" w14:textId="77777777" w:rsidTr="003F23A7">
        <w:tc>
          <w:tcPr>
            <w:tcW w:w="586" w:type="pct"/>
          </w:tcPr>
          <w:p w14:paraId="5B177F85" w14:textId="619A43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R4-2209745</w:t>
            </w:r>
          </w:p>
        </w:tc>
        <w:tc>
          <w:tcPr>
            <w:tcW w:w="811" w:type="pct"/>
          </w:tcPr>
          <w:p w14:paraId="2F83E7EF" w14:textId="760ADA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update of signaling for Tx switching (R17)</w:t>
            </w:r>
          </w:p>
        </w:tc>
        <w:tc>
          <w:tcPr>
            <w:tcW w:w="515" w:type="pct"/>
          </w:tcPr>
          <w:p w14:paraId="726594C3" w14:textId="195F1B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E08EDFB" w14:textId="70B76C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79E9ACF" w14:textId="47C026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1108</w:t>
            </w:r>
          </w:p>
        </w:tc>
        <w:tc>
          <w:tcPr>
            <w:tcW w:w="294" w:type="pct"/>
          </w:tcPr>
          <w:p w14:paraId="1AA5F53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BBD9FFD" w14:textId="318FA5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AF98A8" w14:textId="6ECFE1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F8046AA" w14:textId="37FD6C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3723B53C" w14:textId="1036B5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3A66735B" w14:textId="77777777" w:rsidTr="003F23A7">
        <w:tc>
          <w:tcPr>
            <w:tcW w:w="586" w:type="pct"/>
          </w:tcPr>
          <w:p w14:paraId="7173F57A" w14:textId="07644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R4-2209746</w:t>
            </w:r>
          </w:p>
        </w:tc>
        <w:tc>
          <w:tcPr>
            <w:tcW w:w="811" w:type="pct"/>
          </w:tcPr>
          <w:p w14:paraId="089D40C2" w14:textId="2D0EFA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correction for NR SL con-current operation requirements (R17)</w:t>
            </w:r>
          </w:p>
        </w:tc>
        <w:tc>
          <w:tcPr>
            <w:tcW w:w="515" w:type="pct"/>
          </w:tcPr>
          <w:p w14:paraId="13CA1AA3" w14:textId="32A947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B6C8F9E" w14:textId="232A58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ECE8747" w14:textId="2A872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1109</w:t>
            </w:r>
          </w:p>
        </w:tc>
        <w:tc>
          <w:tcPr>
            <w:tcW w:w="294" w:type="pct"/>
          </w:tcPr>
          <w:p w14:paraId="7428715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9088BE" w14:textId="1D597B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DACA27" w14:textId="0CEC50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89E792" w14:textId="60DF1E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3A85CF17" w14:textId="6AADEC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E226FC0" w14:textId="77777777" w:rsidTr="003F23A7">
        <w:tc>
          <w:tcPr>
            <w:tcW w:w="586" w:type="pct"/>
          </w:tcPr>
          <w:p w14:paraId="576CA8A3" w14:textId="0A2612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R4-2209751</w:t>
            </w:r>
          </w:p>
        </w:tc>
        <w:tc>
          <w:tcPr>
            <w:tcW w:w="811" w:type="pct"/>
          </w:tcPr>
          <w:p w14:paraId="7E8E5BDD" w14:textId="71B224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38.101-1: update of NR-V2X MPR requirements (R17)</w:t>
            </w:r>
          </w:p>
        </w:tc>
        <w:tc>
          <w:tcPr>
            <w:tcW w:w="515" w:type="pct"/>
          </w:tcPr>
          <w:p w14:paraId="366727A5" w14:textId="5A381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E68B03F" w14:textId="33F3B2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13E296C" w14:textId="27079C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1110</w:t>
            </w:r>
          </w:p>
        </w:tc>
        <w:tc>
          <w:tcPr>
            <w:tcW w:w="294" w:type="pct"/>
          </w:tcPr>
          <w:p w14:paraId="48C7C1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486E2C" w14:textId="6A0501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B75DDC" w14:textId="5D188F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988C86" w14:textId="1233EA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6F53D515" w14:textId="6CB6B8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F86A11" w14:textId="77777777" w:rsidTr="003F23A7">
        <w:tc>
          <w:tcPr>
            <w:tcW w:w="586" w:type="pct"/>
          </w:tcPr>
          <w:p w14:paraId="2580A4D9" w14:textId="3609E9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R4-2209755</w:t>
            </w:r>
          </w:p>
        </w:tc>
        <w:tc>
          <w:tcPr>
            <w:tcW w:w="811" w:type="pct"/>
          </w:tcPr>
          <w:p w14:paraId="5340F285" w14:textId="3555F0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38.101-1: Introduce high power UE for NR TDD intra-band CA in FR1</w:t>
            </w:r>
          </w:p>
        </w:tc>
        <w:tc>
          <w:tcPr>
            <w:tcW w:w="515" w:type="pct"/>
          </w:tcPr>
          <w:p w14:paraId="7DA4C269" w14:textId="3CEFC5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4C33E24" w14:textId="557CC8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133B8A1" w14:textId="2F16D8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1111</w:t>
            </w:r>
          </w:p>
        </w:tc>
        <w:tc>
          <w:tcPr>
            <w:tcW w:w="294" w:type="pct"/>
          </w:tcPr>
          <w:p w14:paraId="783ED24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14D252" w14:textId="1A6C70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D54B03" w14:textId="4D2A74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BAB86EA" w14:textId="70B24E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NR_intra_HPUE_R17-Core</w:t>
            </w:r>
          </w:p>
        </w:tc>
        <w:tc>
          <w:tcPr>
            <w:tcW w:w="512" w:type="pct"/>
          </w:tcPr>
          <w:p w14:paraId="4E6363CC" w14:textId="0368CE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E1A5D42" w14:textId="77777777" w:rsidTr="003F23A7">
        <w:tc>
          <w:tcPr>
            <w:tcW w:w="586" w:type="pct"/>
          </w:tcPr>
          <w:p w14:paraId="36E3AF4A" w14:textId="247866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R4-2210725</w:t>
            </w:r>
          </w:p>
        </w:tc>
        <w:tc>
          <w:tcPr>
            <w:tcW w:w="811" w:type="pct"/>
          </w:tcPr>
          <w:p w14:paraId="57C875B6" w14:textId="3A0D68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38.101-1: Introduce high power UE for NR TDD intra-band CA in FR1</w:t>
            </w:r>
          </w:p>
        </w:tc>
        <w:tc>
          <w:tcPr>
            <w:tcW w:w="515" w:type="pct"/>
          </w:tcPr>
          <w:p w14:paraId="40589A10" w14:textId="2F7B14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21B3493" w14:textId="1FD45F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8BCC04D" w14:textId="31513B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1111</w:t>
            </w:r>
          </w:p>
        </w:tc>
        <w:tc>
          <w:tcPr>
            <w:tcW w:w="294" w:type="pct"/>
          </w:tcPr>
          <w:p w14:paraId="4C29F5BB" w14:textId="146EA77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C4E3C6" w14:textId="741A80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62D86E" w14:textId="37C84D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715C1F7" w14:textId="1A4D9A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NR_intra_HPUE_R17-Core</w:t>
            </w:r>
          </w:p>
        </w:tc>
        <w:tc>
          <w:tcPr>
            <w:tcW w:w="512" w:type="pct"/>
          </w:tcPr>
          <w:p w14:paraId="38BEE315" w14:textId="2E2411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A36E46" w14:textId="77777777" w:rsidTr="003F23A7">
        <w:tc>
          <w:tcPr>
            <w:tcW w:w="586" w:type="pct"/>
          </w:tcPr>
          <w:p w14:paraId="52D1E112" w14:textId="55CA53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R4-2210197</w:t>
            </w:r>
          </w:p>
        </w:tc>
        <w:tc>
          <w:tcPr>
            <w:tcW w:w="811" w:type="pct"/>
          </w:tcPr>
          <w:p w14:paraId="58B45178" w14:textId="4DF1B7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 licensed band 6425 – 7125 MHz</w:t>
            </w:r>
          </w:p>
        </w:tc>
        <w:tc>
          <w:tcPr>
            <w:tcW w:w="515" w:type="pct"/>
          </w:tcPr>
          <w:p w14:paraId="18A651F2" w14:textId="4D067D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3FA2733A" w14:textId="0D1BA6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62B4864" w14:textId="78D9FA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1112</w:t>
            </w:r>
          </w:p>
        </w:tc>
        <w:tc>
          <w:tcPr>
            <w:tcW w:w="294" w:type="pct"/>
          </w:tcPr>
          <w:p w14:paraId="558519B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3959B3" w14:textId="5D71DB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331367" w14:textId="73EFF0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77C1523" w14:textId="56F8BF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5E439476" w14:textId="1FD97F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6BCC90A" w14:textId="77777777" w:rsidTr="003F23A7">
        <w:tc>
          <w:tcPr>
            <w:tcW w:w="586" w:type="pct"/>
          </w:tcPr>
          <w:p w14:paraId="7CB114DD" w14:textId="23795B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R4-2210742</w:t>
            </w:r>
          </w:p>
        </w:tc>
        <w:tc>
          <w:tcPr>
            <w:tcW w:w="811" w:type="pct"/>
          </w:tcPr>
          <w:p w14:paraId="307A59DF" w14:textId="01B43E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 licensed band 6425 – 7125 MHz</w:t>
            </w:r>
          </w:p>
        </w:tc>
        <w:tc>
          <w:tcPr>
            <w:tcW w:w="515" w:type="pct"/>
          </w:tcPr>
          <w:p w14:paraId="60D695F4" w14:textId="7ADF19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</w:t>
            </w:r>
          </w:p>
        </w:tc>
        <w:tc>
          <w:tcPr>
            <w:tcW w:w="441" w:type="pct"/>
          </w:tcPr>
          <w:p w14:paraId="23439898" w14:textId="5BDCC3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341C8B8" w14:textId="3F4AB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1112</w:t>
            </w:r>
          </w:p>
        </w:tc>
        <w:tc>
          <w:tcPr>
            <w:tcW w:w="294" w:type="pct"/>
          </w:tcPr>
          <w:p w14:paraId="3DBE4251" w14:textId="3069082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02E07D" w14:textId="486AC8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46AE4B0" w14:textId="438DC0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3D42681" w14:textId="3027BF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1CD5F24A" w14:textId="7FDACA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4D6E152" w14:textId="77777777" w:rsidTr="003F23A7">
        <w:tc>
          <w:tcPr>
            <w:tcW w:w="586" w:type="pct"/>
          </w:tcPr>
          <w:p w14:paraId="52ABB8EE" w14:textId="528ED8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R4-2211224</w:t>
            </w:r>
          </w:p>
        </w:tc>
        <w:tc>
          <w:tcPr>
            <w:tcW w:w="811" w:type="pct"/>
          </w:tcPr>
          <w:p w14:paraId="20E2649F" w14:textId="4D0780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NR licensed band 6425 – 7125 MHz</w:t>
            </w:r>
          </w:p>
        </w:tc>
        <w:tc>
          <w:tcPr>
            <w:tcW w:w="515" w:type="pct"/>
          </w:tcPr>
          <w:p w14:paraId="283AD94B" w14:textId="33E40A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Skyworks Solutions, Inc.</w:t>
            </w:r>
          </w:p>
        </w:tc>
        <w:tc>
          <w:tcPr>
            <w:tcW w:w="441" w:type="pct"/>
          </w:tcPr>
          <w:p w14:paraId="74AEC831" w14:textId="4E78FF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7042F79C" w14:textId="12FB68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1112</w:t>
            </w:r>
          </w:p>
        </w:tc>
        <w:tc>
          <w:tcPr>
            <w:tcW w:w="294" w:type="pct"/>
          </w:tcPr>
          <w:p w14:paraId="54220698" w14:textId="51E29DA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863D6DA" w14:textId="7DC5F6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3636AB" w14:textId="2E8EF5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FDC3747" w14:textId="3D6572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1E4193FC" w14:textId="77EA39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E765F4E" w14:textId="77777777" w:rsidTr="003F23A7">
        <w:tc>
          <w:tcPr>
            <w:tcW w:w="586" w:type="pct"/>
          </w:tcPr>
          <w:p w14:paraId="4FE4581A" w14:textId="4E333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R4-2210198</w:t>
            </w:r>
          </w:p>
        </w:tc>
        <w:tc>
          <w:tcPr>
            <w:tcW w:w="811" w:type="pct"/>
          </w:tcPr>
          <w:p w14:paraId="0614D050" w14:textId="1CEE2B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CA</w:t>
            </w:r>
          </w:p>
        </w:tc>
        <w:tc>
          <w:tcPr>
            <w:tcW w:w="515" w:type="pct"/>
          </w:tcPr>
          <w:p w14:paraId="678851FF" w14:textId="77FCFF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Vodafone, Deutsche Telekom, US Cellular, T-Mobile USA, AT&amp;T, China Unicom, NTT DOCOMO, INC., China Telecom, Nokia, Nokia Shanghai Bell, CableLabs</w:t>
            </w:r>
          </w:p>
        </w:tc>
        <w:tc>
          <w:tcPr>
            <w:tcW w:w="441" w:type="pct"/>
          </w:tcPr>
          <w:p w14:paraId="73BE81AB" w14:textId="3FE58A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E817BBF" w14:textId="63FAC5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1113</w:t>
            </w:r>
          </w:p>
        </w:tc>
        <w:tc>
          <w:tcPr>
            <w:tcW w:w="294" w:type="pct"/>
          </w:tcPr>
          <w:p w14:paraId="78754DB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324A27" w14:textId="267DF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53A5B0" w14:textId="48CB5B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70843E0" w14:textId="3C7B83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2" w:type="pct"/>
          </w:tcPr>
          <w:p w14:paraId="1320DACB" w14:textId="697B30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4BC0B86" w14:textId="77777777" w:rsidTr="003F23A7">
        <w:tc>
          <w:tcPr>
            <w:tcW w:w="586" w:type="pct"/>
          </w:tcPr>
          <w:p w14:paraId="62A2EFE4" w14:textId="3D12B3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R4-2210767</w:t>
            </w:r>
          </w:p>
        </w:tc>
        <w:tc>
          <w:tcPr>
            <w:tcW w:w="811" w:type="pct"/>
          </w:tcPr>
          <w:p w14:paraId="1FD9F69D" w14:textId="118F3C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CA</w:t>
            </w:r>
          </w:p>
        </w:tc>
        <w:tc>
          <w:tcPr>
            <w:tcW w:w="515" w:type="pct"/>
          </w:tcPr>
          <w:p w14:paraId="07D6B763" w14:textId="3F098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Vodafone, Deutsche Telekom, US Cellular, T-Mobile USA, AT&amp;T, China Unicom, NTT DOCOMO, INC., China Telecom, Nokia, Nokia Shanghai Bell, CableLabs</w:t>
            </w:r>
          </w:p>
        </w:tc>
        <w:tc>
          <w:tcPr>
            <w:tcW w:w="441" w:type="pct"/>
          </w:tcPr>
          <w:p w14:paraId="5345F5FB" w14:textId="6CCA2B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DFA6DAF" w14:textId="22F29F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1113</w:t>
            </w:r>
          </w:p>
        </w:tc>
        <w:tc>
          <w:tcPr>
            <w:tcW w:w="294" w:type="pct"/>
          </w:tcPr>
          <w:p w14:paraId="4B4EA1B3" w14:textId="50ECCD1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29E22AD" w14:textId="2783B3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A507BD" w14:textId="028959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1269CAE" w14:textId="6A3248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2" w:type="pct"/>
          </w:tcPr>
          <w:p w14:paraId="41556979" w14:textId="2615B0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9D4E512" w14:textId="77777777" w:rsidTr="003F23A7">
        <w:tc>
          <w:tcPr>
            <w:tcW w:w="586" w:type="pct"/>
          </w:tcPr>
          <w:p w14:paraId="33120A3C" w14:textId="0764AF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R4-2210217</w:t>
            </w:r>
          </w:p>
        </w:tc>
        <w:tc>
          <w:tcPr>
            <w:tcW w:w="811" w:type="pct"/>
          </w:tcPr>
          <w:p w14:paraId="561F7A3C" w14:textId="3CBC9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of MPE Duty Cycle Parameter Name</w:t>
            </w:r>
          </w:p>
        </w:tc>
        <w:tc>
          <w:tcPr>
            <w:tcW w:w="515" w:type="pct"/>
          </w:tcPr>
          <w:p w14:paraId="10A132DB" w14:textId="2A9A66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Lenovo</w:t>
            </w:r>
          </w:p>
        </w:tc>
        <w:tc>
          <w:tcPr>
            <w:tcW w:w="441" w:type="pct"/>
          </w:tcPr>
          <w:p w14:paraId="1328B3FC" w14:textId="006352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B8D7569" w14:textId="7D4D83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1114</w:t>
            </w:r>
          </w:p>
        </w:tc>
        <w:tc>
          <w:tcPr>
            <w:tcW w:w="294" w:type="pct"/>
          </w:tcPr>
          <w:p w14:paraId="1CDDECB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CF5C2A" w14:textId="21B978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60F5A67" w14:textId="635649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60BDC29" w14:textId="0046F6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009FA51" w14:textId="3D668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770FD59" w14:textId="77777777" w:rsidTr="003F23A7">
        <w:tc>
          <w:tcPr>
            <w:tcW w:w="586" w:type="pct"/>
          </w:tcPr>
          <w:p w14:paraId="423C95EF" w14:textId="74B424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R4-2210227</w:t>
            </w:r>
          </w:p>
        </w:tc>
        <w:tc>
          <w:tcPr>
            <w:tcW w:w="811" w:type="pct"/>
          </w:tcPr>
          <w:p w14:paraId="2950D302" w14:textId="3DD74B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R16 TS38.101-1 on transient period capability</w:t>
            </w:r>
          </w:p>
        </w:tc>
        <w:tc>
          <w:tcPr>
            <w:tcW w:w="515" w:type="pct"/>
          </w:tcPr>
          <w:p w14:paraId="1CBBBDC2" w14:textId="0787C6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 Incorporated</w:t>
            </w:r>
          </w:p>
        </w:tc>
        <w:tc>
          <w:tcPr>
            <w:tcW w:w="441" w:type="pct"/>
          </w:tcPr>
          <w:p w14:paraId="696B80A2" w14:textId="7EDC66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C32B9CA" w14:textId="685DF6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1115</w:t>
            </w:r>
          </w:p>
        </w:tc>
        <w:tc>
          <w:tcPr>
            <w:tcW w:w="294" w:type="pct"/>
          </w:tcPr>
          <w:p w14:paraId="210E6CA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6AF638" w14:textId="77B3C8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F749AFC" w14:textId="471DCB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76A8AD0" w14:textId="5D0870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2" w:type="pct"/>
          </w:tcPr>
          <w:p w14:paraId="4D5C4286" w14:textId="27D6F2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F0FD412" w14:textId="77777777" w:rsidTr="003F23A7">
        <w:tc>
          <w:tcPr>
            <w:tcW w:w="586" w:type="pct"/>
          </w:tcPr>
          <w:p w14:paraId="13DECB54" w14:textId="6D476B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R4-2210721</w:t>
            </w:r>
          </w:p>
        </w:tc>
        <w:tc>
          <w:tcPr>
            <w:tcW w:w="811" w:type="pct"/>
          </w:tcPr>
          <w:p w14:paraId="652B0E16" w14:textId="6802C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R16 TS38.101-1 on transient period capability</w:t>
            </w:r>
          </w:p>
        </w:tc>
        <w:tc>
          <w:tcPr>
            <w:tcW w:w="515" w:type="pct"/>
          </w:tcPr>
          <w:p w14:paraId="3FC84127" w14:textId="4E0815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 Incorporated</w:t>
            </w:r>
          </w:p>
        </w:tc>
        <w:tc>
          <w:tcPr>
            <w:tcW w:w="441" w:type="pct"/>
          </w:tcPr>
          <w:p w14:paraId="007842DF" w14:textId="272822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0AA265A" w14:textId="49C4EA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1115</w:t>
            </w:r>
          </w:p>
        </w:tc>
        <w:tc>
          <w:tcPr>
            <w:tcW w:w="294" w:type="pct"/>
          </w:tcPr>
          <w:p w14:paraId="3A8E0D29" w14:textId="2254E39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69BA14A" w14:textId="2DAB3D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B878FAA" w14:textId="1D7141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9F494C" w14:textId="1CF302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2" w:type="pct"/>
          </w:tcPr>
          <w:p w14:paraId="3BCBA899" w14:textId="31A21D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DD3F94" w14:textId="77777777" w:rsidTr="003F23A7">
        <w:tc>
          <w:tcPr>
            <w:tcW w:w="586" w:type="pct"/>
          </w:tcPr>
          <w:p w14:paraId="11636DE9" w14:textId="55DCEC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R4-2210229</w:t>
            </w:r>
          </w:p>
        </w:tc>
        <w:tc>
          <w:tcPr>
            <w:tcW w:w="811" w:type="pct"/>
          </w:tcPr>
          <w:p w14:paraId="2E7C3805" w14:textId="17718A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TS38.101-1 on transient period capability</w:t>
            </w:r>
          </w:p>
        </w:tc>
        <w:tc>
          <w:tcPr>
            <w:tcW w:w="515" w:type="pct"/>
          </w:tcPr>
          <w:p w14:paraId="6E7DF061" w14:textId="79D5C4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 Incorporated.</w:t>
            </w:r>
          </w:p>
        </w:tc>
        <w:tc>
          <w:tcPr>
            <w:tcW w:w="441" w:type="pct"/>
          </w:tcPr>
          <w:p w14:paraId="707BADE6" w14:textId="18E0AE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3CB49B6" w14:textId="7E8BC2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1116</w:t>
            </w:r>
          </w:p>
        </w:tc>
        <w:tc>
          <w:tcPr>
            <w:tcW w:w="294" w:type="pct"/>
          </w:tcPr>
          <w:p w14:paraId="38D7C06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FC2D58" w14:textId="52B44B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645639" w14:textId="69CFE5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144C869A" w14:textId="67B1EA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2" w:type="pct"/>
          </w:tcPr>
          <w:p w14:paraId="56D476C5" w14:textId="2F860E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96FD57A" w14:textId="77777777" w:rsidTr="003F23A7">
        <w:tc>
          <w:tcPr>
            <w:tcW w:w="586" w:type="pct"/>
          </w:tcPr>
          <w:p w14:paraId="330573BD" w14:textId="625D82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R4-2210722</w:t>
            </w:r>
          </w:p>
        </w:tc>
        <w:tc>
          <w:tcPr>
            <w:tcW w:w="811" w:type="pct"/>
          </w:tcPr>
          <w:p w14:paraId="7335E170" w14:textId="3874ED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R17 TS38.101-1 on transient period capability</w:t>
            </w:r>
          </w:p>
        </w:tc>
        <w:tc>
          <w:tcPr>
            <w:tcW w:w="515" w:type="pct"/>
          </w:tcPr>
          <w:p w14:paraId="75168656" w14:textId="78D98F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Inc., Qualcomm Incorporated.</w:t>
            </w:r>
          </w:p>
        </w:tc>
        <w:tc>
          <w:tcPr>
            <w:tcW w:w="441" w:type="pct"/>
          </w:tcPr>
          <w:p w14:paraId="7C2C8CCC" w14:textId="4D5EE2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54225C2E" w14:textId="4C2F5C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1116</w:t>
            </w:r>
          </w:p>
        </w:tc>
        <w:tc>
          <w:tcPr>
            <w:tcW w:w="294" w:type="pct"/>
          </w:tcPr>
          <w:p w14:paraId="4537241B" w14:textId="4FEE951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F710004" w14:textId="0EDB50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1A7BFB" w14:textId="0EB2E0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C1346FD" w14:textId="7F4FFF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NR_RF_FR1-Core</w:t>
            </w:r>
          </w:p>
        </w:tc>
        <w:tc>
          <w:tcPr>
            <w:tcW w:w="512" w:type="pct"/>
          </w:tcPr>
          <w:p w14:paraId="6A974CF2" w14:textId="3AFD95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86B4A7" w14:textId="77777777" w:rsidTr="003F23A7">
        <w:tc>
          <w:tcPr>
            <w:tcW w:w="586" w:type="pct"/>
          </w:tcPr>
          <w:p w14:paraId="709CAF53" w14:textId="77CD30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R4-2210547</w:t>
            </w:r>
          </w:p>
        </w:tc>
        <w:tc>
          <w:tcPr>
            <w:tcW w:w="811" w:type="pct"/>
          </w:tcPr>
          <w:p w14:paraId="45FEFD23" w14:textId="15D043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38.101-1: Removing square brackets for Intra-band NC UL CA requirements</w:t>
            </w:r>
          </w:p>
        </w:tc>
        <w:tc>
          <w:tcPr>
            <w:tcW w:w="515" w:type="pct"/>
          </w:tcPr>
          <w:p w14:paraId="6241F676" w14:textId="71ADB3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17990967" w14:textId="2FDEFC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50A638C" w14:textId="188103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1117</w:t>
            </w:r>
          </w:p>
        </w:tc>
        <w:tc>
          <w:tcPr>
            <w:tcW w:w="294" w:type="pct"/>
          </w:tcPr>
          <w:p w14:paraId="5A99D55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9B3304" w14:textId="2880E7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00FF51" w14:textId="743847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44F7841" w14:textId="2E172C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67C5276F" w14:textId="4A0D69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899064B" w14:textId="77777777" w:rsidTr="003F23A7">
        <w:tc>
          <w:tcPr>
            <w:tcW w:w="586" w:type="pct"/>
          </w:tcPr>
          <w:p w14:paraId="661709DC" w14:textId="31934C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R4-2211143</w:t>
            </w:r>
          </w:p>
        </w:tc>
        <w:tc>
          <w:tcPr>
            <w:tcW w:w="811" w:type="pct"/>
          </w:tcPr>
          <w:p w14:paraId="1CE21E1B" w14:textId="7AF361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38.101-1: Addition of PC1 for NR bands</w:t>
            </w:r>
          </w:p>
        </w:tc>
        <w:tc>
          <w:tcPr>
            <w:tcW w:w="515" w:type="pct"/>
          </w:tcPr>
          <w:p w14:paraId="29A9BBD7" w14:textId="65EF39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T-Mobile USA Inc.</w:t>
            </w:r>
          </w:p>
        </w:tc>
        <w:tc>
          <w:tcPr>
            <w:tcW w:w="441" w:type="pct"/>
          </w:tcPr>
          <w:p w14:paraId="6F97EC43" w14:textId="2590B9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24FB948" w14:textId="3C343F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1118</w:t>
            </w:r>
          </w:p>
        </w:tc>
        <w:tc>
          <w:tcPr>
            <w:tcW w:w="294" w:type="pct"/>
          </w:tcPr>
          <w:p w14:paraId="3783CB3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17981A" w14:textId="3B6824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331434" w14:textId="255587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C9B0B45" w14:textId="5D365F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LTE_NR_HPUE_FWVM-Core</w:t>
            </w:r>
          </w:p>
        </w:tc>
        <w:tc>
          <w:tcPr>
            <w:tcW w:w="512" w:type="pct"/>
          </w:tcPr>
          <w:p w14:paraId="430C43FD" w14:textId="0A0399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06C479F1" w14:textId="77777777" w:rsidTr="003F23A7">
        <w:tc>
          <w:tcPr>
            <w:tcW w:w="586" w:type="pct"/>
          </w:tcPr>
          <w:p w14:paraId="3DCC6ED6" w14:textId="3A86C9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R4-2211251</w:t>
            </w:r>
          </w:p>
        </w:tc>
        <w:tc>
          <w:tcPr>
            <w:tcW w:w="811" w:type="pct"/>
          </w:tcPr>
          <w:p w14:paraId="66C4D9F0" w14:textId="5FE646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Part-1 (Rel-15)</w:t>
            </w:r>
          </w:p>
        </w:tc>
        <w:tc>
          <w:tcPr>
            <w:tcW w:w="515" w:type="pct"/>
          </w:tcPr>
          <w:p w14:paraId="28E9AFFE" w14:textId="202C66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1" w:type="pct"/>
          </w:tcPr>
          <w:p w14:paraId="28117B04" w14:textId="62675A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41A916D4" w14:textId="320DCF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1119</w:t>
            </w:r>
          </w:p>
        </w:tc>
        <w:tc>
          <w:tcPr>
            <w:tcW w:w="294" w:type="pct"/>
          </w:tcPr>
          <w:p w14:paraId="0EDD9C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D18F7D" w14:textId="56E3ED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07A900C" w14:textId="011615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F4C379" w14:textId="474C4D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70FBCBC0" w14:textId="5549B5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34CC360" w14:textId="77777777" w:rsidTr="003F23A7">
        <w:tc>
          <w:tcPr>
            <w:tcW w:w="586" w:type="pct"/>
          </w:tcPr>
          <w:p w14:paraId="2801A07C" w14:textId="72F009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R4-2211252</w:t>
            </w:r>
          </w:p>
        </w:tc>
        <w:tc>
          <w:tcPr>
            <w:tcW w:w="811" w:type="pct"/>
          </w:tcPr>
          <w:p w14:paraId="61767914" w14:textId="7DAA36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Part-1 (Rel-16)</w:t>
            </w:r>
          </w:p>
        </w:tc>
        <w:tc>
          <w:tcPr>
            <w:tcW w:w="515" w:type="pct"/>
          </w:tcPr>
          <w:p w14:paraId="190FF1C6" w14:textId="0602E1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1" w:type="pct"/>
          </w:tcPr>
          <w:p w14:paraId="13BAF5ED" w14:textId="3794BA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06793308" w14:textId="5FC051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1120</w:t>
            </w:r>
          </w:p>
        </w:tc>
        <w:tc>
          <w:tcPr>
            <w:tcW w:w="294" w:type="pct"/>
          </w:tcPr>
          <w:p w14:paraId="72A77AA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18E363" w14:textId="700618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BD7FF8B" w14:textId="34E48F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734246" w14:textId="3F50C4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28C25BE9" w14:textId="187E41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7B377EB" w14:textId="77777777" w:rsidTr="003F23A7">
        <w:tc>
          <w:tcPr>
            <w:tcW w:w="586" w:type="pct"/>
          </w:tcPr>
          <w:p w14:paraId="56BF78F7" w14:textId="7B0C36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R4-2211253</w:t>
            </w:r>
          </w:p>
        </w:tc>
        <w:tc>
          <w:tcPr>
            <w:tcW w:w="811" w:type="pct"/>
          </w:tcPr>
          <w:p w14:paraId="0A907EDD" w14:textId="1E92EA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38.101-1 Maintenance Part-1 (Rel-17)</w:t>
            </w:r>
          </w:p>
        </w:tc>
        <w:tc>
          <w:tcPr>
            <w:tcW w:w="515" w:type="pct"/>
          </w:tcPr>
          <w:p w14:paraId="645FA3AC" w14:textId="05464C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Vivo</w:t>
            </w:r>
          </w:p>
        </w:tc>
        <w:tc>
          <w:tcPr>
            <w:tcW w:w="441" w:type="pct"/>
          </w:tcPr>
          <w:p w14:paraId="4416F0F3" w14:textId="75040D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3F267098" w14:textId="379447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1121</w:t>
            </w:r>
          </w:p>
        </w:tc>
        <w:tc>
          <w:tcPr>
            <w:tcW w:w="294" w:type="pct"/>
          </w:tcPr>
          <w:p w14:paraId="40BA5AA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346D91" w14:textId="4E9260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5C36A9" w14:textId="60818C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2A9A2D9" w14:textId="64FB9E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50D9342D" w14:textId="23EA41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19EEACF" w14:textId="77777777" w:rsidTr="003F23A7">
        <w:tc>
          <w:tcPr>
            <w:tcW w:w="586" w:type="pct"/>
          </w:tcPr>
          <w:p w14:paraId="0A6E4F1E" w14:textId="68A2CA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R4-2211266</w:t>
            </w:r>
          </w:p>
        </w:tc>
        <w:tc>
          <w:tcPr>
            <w:tcW w:w="811" w:type="pct"/>
          </w:tcPr>
          <w:p w14:paraId="44DDDCFB" w14:textId="484604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38.101-1 on BCS4</w:t>
            </w:r>
          </w:p>
        </w:tc>
        <w:tc>
          <w:tcPr>
            <w:tcW w:w="515" w:type="pct"/>
          </w:tcPr>
          <w:p w14:paraId="0E737409" w14:textId="413727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E37317E" w14:textId="7BEC7C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26729FC4" w14:textId="3A6AB9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1122</w:t>
            </w:r>
          </w:p>
        </w:tc>
        <w:tc>
          <w:tcPr>
            <w:tcW w:w="294" w:type="pct"/>
          </w:tcPr>
          <w:p w14:paraId="1667F8C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BE895C" w14:textId="2B5277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A85D53" w14:textId="15C2A8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310F6E5" w14:textId="67C47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2CDC7C72" w14:textId="76F868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42997674" w14:textId="77777777" w:rsidTr="003F23A7">
        <w:tc>
          <w:tcPr>
            <w:tcW w:w="586" w:type="pct"/>
          </w:tcPr>
          <w:p w14:paraId="635815D1" w14:textId="14621C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R4-2211270</w:t>
            </w:r>
          </w:p>
        </w:tc>
        <w:tc>
          <w:tcPr>
            <w:tcW w:w="811" w:type="pct"/>
          </w:tcPr>
          <w:p w14:paraId="4549E797" w14:textId="12EA5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FR1 RF</w:t>
            </w:r>
          </w:p>
        </w:tc>
        <w:tc>
          <w:tcPr>
            <w:tcW w:w="515" w:type="pct"/>
          </w:tcPr>
          <w:p w14:paraId="3F465E94" w14:textId="4461E8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9A71BA0" w14:textId="7B1B2C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6ADB8404" w14:textId="5C7B44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1123</w:t>
            </w:r>
          </w:p>
        </w:tc>
        <w:tc>
          <w:tcPr>
            <w:tcW w:w="294" w:type="pct"/>
          </w:tcPr>
          <w:p w14:paraId="026484D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480709" w14:textId="000AF6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42DE8F" w14:textId="3F9746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B60C8D8" w14:textId="29860E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4B060FD0" w14:textId="16E590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24BD68" w14:textId="77777777" w:rsidTr="003F23A7">
        <w:tc>
          <w:tcPr>
            <w:tcW w:w="586" w:type="pct"/>
          </w:tcPr>
          <w:p w14:paraId="77C18352" w14:textId="5C8304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R4-2211342</w:t>
            </w:r>
          </w:p>
        </w:tc>
        <w:tc>
          <w:tcPr>
            <w:tcW w:w="811" w:type="pct"/>
          </w:tcPr>
          <w:p w14:paraId="55D7E81C" w14:textId="294510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Receiver requirements for TX diversity</w:t>
            </w:r>
          </w:p>
        </w:tc>
        <w:tc>
          <w:tcPr>
            <w:tcW w:w="515" w:type="pct"/>
          </w:tcPr>
          <w:p w14:paraId="56F055CF" w14:textId="599EFD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5D18C5A8" w14:textId="436DC4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38.101-1</w:t>
            </w:r>
          </w:p>
        </w:tc>
        <w:tc>
          <w:tcPr>
            <w:tcW w:w="368" w:type="pct"/>
          </w:tcPr>
          <w:p w14:paraId="1A63A79C" w14:textId="651449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1124</w:t>
            </w:r>
          </w:p>
        </w:tc>
        <w:tc>
          <w:tcPr>
            <w:tcW w:w="294" w:type="pct"/>
          </w:tcPr>
          <w:p w14:paraId="7C21BC8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54A4B01" w14:textId="5656B7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2C359C" w14:textId="57D937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111901F" w14:textId="432511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</w:t>
            </w:r>
          </w:p>
        </w:tc>
        <w:tc>
          <w:tcPr>
            <w:tcW w:w="512" w:type="pct"/>
          </w:tcPr>
          <w:p w14:paraId="19D29ED9" w14:textId="002FA2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A253BF" w14:textId="77777777" w:rsidTr="003F23A7">
        <w:tc>
          <w:tcPr>
            <w:tcW w:w="586" w:type="pct"/>
          </w:tcPr>
          <w:p w14:paraId="370400F6" w14:textId="2173B4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R4-2207636</w:t>
            </w:r>
          </w:p>
        </w:tc>
        <w:tc>
          <w:tcPr>
            <w:tcW w:w="811" w:type="pct"/>
          </w:tcPr>
          <w:p w14:paraId="2FA5A66C" w14:textId="6EEFFF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FR2+FR2 ULCA Feature</w:t>
            </w:r>
          </w:p>
        </w:tc>
        <w:tc>
          <w:tcPr>
            <w:tcW w:w="515" w:type="pct"/>
          </w:tcPr>
          <w:p w14:paraId="00EE5AE6" w14:textId="081856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Nokia, Verizon, LGE</w:t>
            </w:r>
          </w:p>
        </w:tc>
        <w:tc>
          <w:tcPr>
            <w:tcW w:w="441" w:type="pct"/>
          </w:tcPr>
          <w:p w14:paraId="5321DEFA" w14:textId="28B124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5740A37" w14:textId="2EDC85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0450</w:t>
            </w:r>
          </w:p>
        </w:tc>
        <w:tc>
          <w:tcPr>
            <w:tcW w:w="294" w:type="pct"/>
          </w:tcPr>
          <w:p w14:paraId="5FB8CCC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94BE3E" w14:textId="5D046E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532319" w14:textId="0E1A48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8763000" w14:textId="21657E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791C597F" w14:textId="4DAB7C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A9B222D" w14:textId="77777777" w:rsidTr="003F23A7">
        <w:tc>
          <w:tcPr>
            <w:tcW w:w="586" w:type="pct"/>
          </w:tcPr>
          <w:p w14:paraId="33F48AD0" w14:textId="6C7AE9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R4-2210780</w:t>
            </w:r>
          </w:p>
        </w:tc>
        <w:tc>
          <w:tcPr>
            <w:tcW w:w="811" w:type="pct"/>
          </w:tcPr>
          <w:p w14:paraId="477E0AC7" w14:textId="424B3C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 FR2+FR2 ULCA Feature</w:t>
            </w:r>
          </w:p>
        </w:tc>
        <w:tc>
          <w:tcPr>
            <w:tcW w:w="515" w:type="pct"/>
          </w:tcPr>
          <w:p w14:paraId="49705D7E" w14:textId="5B6BAD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Nokia, Verizon, LGE</w:t>
            </w:r>
          </w:p>
        </w:tc>
        <w:tc>
          <w:tcPr>
            <w:tcW w:w="441" w:type="pct"/>
          </w:tcPr>
          <w:p w14:paraId="76BF8582" w14:textId="4CFB3D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C71CB28" w14:textId="5D7EB4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0450</w:t>
            </w:r>
          </w:p>
        </w:tc>
        <w:tc>
          <w:tcPr>
            <w:tcW w:w="294" w:type="pct"/>
          </w:tcPr>
          <w:p w14:paraId="248B8BFC" w14:textId="60ED88D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885FCD8" w14:textId="13A81C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41AA15" w14:textId="334A72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D26C9A2" w14:textId="4A2011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34123C2C" w14:textId="4B43A4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8F92854" w14:textId="77777777" w:rsidTr="003F23A7">
        <w:tc>
          <w:tcPr>
            <w:tcW w:w="586" w:type="pct"/>
          </w:tcPr>
          <w:p w14:paraId="00A01BF7" w14:textId="698D00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R4-2207638</w:t>
            </w:r>
          </w:p>
        </w:tc>
        <w:tc>
          <w:tcPr>
            <w:tcW w:w="811" w:type="pct"/>
          </w:tcPr>
          <w:p w14:paraId="195D8503" w14:textId="61683D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FR2+FR2 IBM DLCA for PC1/2/5</w:t>
            </w:r>
          </w:p>
        </w:tc>
        <w:tc>
          <w:tcPr>
            <w:tcW w:w="515" w:type="pct"/>
          </w:tcPr>
          <w:p w14:paraId="33C472FF" w14:textId="771EE2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Nokia, Verizon, LGE</w:t>
            </w:r>
          </w:p>
        </w:tc>
        <w:tc>
          <w:tcPr>
            <w:tcW w:w="441" w:type="pct"/>
          </w:tcPr>
          <w:p w14:paraId="127C7ABE" w14:textId="76F1E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C7D7B8A" w14:textId="38D796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0451</w:t>
            </w:r>
          </w:p>
        </w:tc>
        <w:tc>
          <w:tcPr>
            <w:tcW w:w="294" w:type="pct"/>
          </w:tcPr>
          <w:p w14:paraId="04F93B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6408BA" w14:textId="41AA40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AFC406" w14:textId="3B757E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2000F11" w14:textId="257EAD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674EE6CD" w14:textId="07CF11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FC7D607" w14:textId="77777777" w:rsidTr="003F23A7">
        <w:tc>
          <w:tcPr>
            <w:tcW w:w="586" w:type="pct"/>
          </w:tcPr>
          <w:p w14:paraId="46B3F724" w14:textId="506A9A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R4-2210777</w:t>
            </w:r>
          </w:p>
        </w:tc>
        <w:tc>
          <w:tcPr>
            <w:tcW w:w="811" w:type="pct"/>
          </w:tcPr>
          <w:p w14:paraId="011CE8EA" w14:textId="24AD06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38.101-2: FR2+FR2 IBM DLCA for PC1/2/5</w:t>
            </w:r>
          </w:p>
        </w:tc>
        <w:tc>
          <w:tcPr>
            <w:tcW w:w="515" w:type="pct"/>
          </w:tcPr>
          <w:p w14:paraId="4D1FFB66" w14:textId="1CE820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Nokia, Verizon, LGE</w:t>
            </w:r>
          </w:p>
        </w:tc>
        <w:tc>
          <w:tcPr>
            <w:tcW w:w="441" w:type="pct"/>
          </w:tcPr>
          <w:p w14:paraId="5EFC6034" w14:textId="1036B6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303A2A1" w14:textId="1DF65D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0451</w:t>
            </w:r>
          </w:p>
        </w:tc>
        <w:tc>
          <w:tcPr>
            <w:tcW w:w="294" w:type="pct"/>
          </w:tcPr>
          <w:p w14:paraId="0D82B802" w14:textId="0F7CD35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AD9DD12" w14:textId="42C560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02EC28" w14:textId="2925B6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22A94AB" w14:textId="26E3A7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169651AB" w14:textId="0697F4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7591B5B" w14:textId="77777777" w:rsidTr="003F23A7">
        <w:tc>
          <w:tcPr>
            <w:tcW w:w="586" w:type="pct"/>
          </w:tcPr>
          <w:p w14:paraId="0A65BF51" w14:textId="407B5A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R4-2207667</w:t>
            </w:r>
          </w:p>
        </w:tc>
        <w:tc>
          <w:tcPr>
            <w:tcW w:w="811" w:type="pct"/>
          </w:tcPr>
          <w:p w14:paraId="7C693733" w14:textId="575A6E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38101-2-h50 adding fallbacks</w:t>
            </w:r>
          </w:p>
        </w:tc>
        <w:tc>
          <w:tcPr>
            <w:tcW w:w="515" w:type="pct"/>
          </w:tcPr>
          <w:p w14:paraId="6B77A93E" w14:textId="4348AC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8A4AA54" w14:textId="56120F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0274DA2" w14:textId="0DEF11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0452</w:t>
            </w:r>
          </w:p>
        </w:tc>
        <w:tc>
          <w:tcPr>
            <w:tcW w:w="294" w:type="pct"/>
          </w:tcPr>
          <w:p w14:paraId="4ED9EFA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CBD587" w14:textId="27766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CB592F" w14:textId="043C70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329424F" w14:textId="1DB879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60E18932" w14:textId="492917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AF93B74" w14:textId="77777777" w:rsidTr="003F23A7">
        <w:tc>
          <w:tcPr>
            <w:tcW w:w="586" w:type="pct"/>
          </w:tcPr>
          <w:p w14:paraId="6B34FF8F" w14:textId="666A9A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R4-2211185</w:t>
            </w:r>
          </w:p>
        </w:tc>
        <w:tc>
          <w:tcPr>
            <w:tcW w:w="811" w:type="pct"/>
          </w:tcPr>
          <w:p w14:paraId="6B3D0FCD" w14:textId="22BE6C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38101-2-h50 adding fallbacks</w:t>
            </w:r>
          </w:p>
        </w:tc>
        <w:tc>
          <w:tcPr>
            <w:tcW w:w="515" w:type="pct"/>
          </w:tcPr>
          <w:p w14:paraId="209424C9" w14:textId="7E6558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E53E97D" w14:textId="1107AE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43162A3" w14:textId="6EBE5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0452</w:t>
            </w:r>
          </w:p>
        </w:tc>
        <w:tc>
          <w:tcPr>
            <w:tcW w:w="294" w:type="pct"/>
          </w:tcPr>
          <w:p w14:paraId="15A1D55E" w14:textId="169ABC8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C833BEE" w14:textId="494033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9F0FEC" w14:textId="3EFC24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E32B151" w14:textId="6A15F5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59C94F6F" w14:textId="677069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2AAD9E2" w14:textId="77777777" w:rsidTr="003F23A7">
        <w:tc>
          <w:tcPr>
            <w:tcW w:w="586" w:type="pct"/>
          </w:tcPr>
          <w:p w14:paraId="5D5375C4" w14:textId="3F7575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R4-2207883</w:t>
            </w:r>
          </w:p>
        </w:tc>
        <w:tc>
          <w:tcPr>
            <w:tcW w:w="811" w:type="pct"/>
          </w:tcPr>
          <w:p w14:paraId="65D9C31B" w14:textId="183A52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38.101-2-fh0: Correction for PC3 MPRnarrow</w:t>
            </w:r>
          </w:p>
        </w:tc>
        <w:tc>
          <w:tcPr>
            <w:tcW w:w="515" w:type="pct"/>
          </w:tcPr>
          <w:p w14:paraId="6E1EDA04" w14:textId="108C26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Skyworks Solutions Inc.</w:t>
            </w:r>
          </w:p>
        </w:tc>
        <w:tc>
          <w:tcPr>
            <w:tcW w:w="441" w:type="pct"/>
          </w:tcPr>
          <w:p w14:paraId="309ECB48" w14:textId="6BB416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6E95E80" w14:textId="76BF10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0453</w:t>
            </w:r>
          </w:p>
        </w:tc>
        <w:tc>
          <w:tcPr>
            <w:tcW w:w="294" w:type="pct"/>
          </w:tcPr>
          <w:p w14:paraId="51DB2A1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E9B8A6" w14:textId="1ADC2F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245D966B" w14:textId="0C242C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5603FBE" w14:textId="62C99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487A30B1" w14:textId="6B8B95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3A46FB3" w14:textId="77777777" w:rsidTr="003F23A7">
        <w:tc>
          <w:tcPr>
            <w:tcW w:w="586" w:type="pct"/>
          </w:tcPr>
          <w:p w14:paraId="71F427FC" w14:textId="665DFC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R4-2207884</w:t>
            </w:r>
          </w:p>
        </w:tc>
        <w:tc>
          <w:tcPr>
            <w:tcW w:w="811" w:type="pct"/>
          </w:tcPr>
          <w:p w14:paraId="3EAEE11D" w14:textId="3EBD9E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38.101-2-gb0: Correction for PC3 MPRnarrow</w:t>
            </w:r>
          </w:p>
        </w:tc>
        <w:tc>
          <w:tcPr>
            <w:tcW w:w="515" w:type="pct"/>
          </w:tcPr>
          <w:p w14:paraId="55FEE508" w14:textId="0B7136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Skyworks Solutions Inc.</w:t>
            </w:r>
          </w:p>
        </w:tc>
        <w:tc>
          <w:tcPr>
            <w:tcW w:w="441" w:type="pct"/>
          </w:tcPr>
          <w:p w14:paraId="2EA55965" w14:textId="114273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8634A57" w14:textId="3D43B5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0454</w:t>
            </w:r>
          </w:p>
        </w:tc>
        <w:tc>
          <w:tcPr>
            <w:tcW w:w="294" w:type="pct"/>
          </w:tcPr>
          <w:p w14:paraId="3427AC7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1114326" w14:textId="6998AC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E49FFCB" w14:textId="21121E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E6D34E" w14:textId="4F3854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512" w:type="pct"/>
          </w:tcPr>
          <w:p w14:paraId="2D4538E5" w14:textId="3F12FC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E30D41" w14:textId="77777777" w:rsidTr="003F23A7">
        <w:tc>
          <w:tcPr>
            <w:tcW w:w="586" w:type="pct"/>
          </w:tcPr>
          <w:p w14:paraId="2EC40EC6" w14:textId="4E8038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R4-2207885</w:t>
            </w:r>
          </w:p>
        </w:tc>
        <w:tc>
          <w:tcPr>
            <w:tcW w:w="811" w:type="pct"/>
          </w:tcPr>
          <w:p w14:paraId="327789A3" w14:textId="28008D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38.101-2-h50: Correction for PC3 MPRnarrow</w:t>
            </w:r>
          </w:p>
        </w:tc>
        <w:tc>
          <w:tcPr>
            <w:tcW w:w="515" w:type="pct"/>
          </w:tcPr>
          <w:p w14:paraId="2EE80589" w14:textId="383A9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Ltd, Skyworks Solutions Inc.</w:t>
            </w:r>
          </w:p>
        </w:tc>
        <w:tc>
          <w:tcPr>
            <w:tcW w:w="441" w:type="pct"/>
          </w:tcPr>
          <w:p w14:paraId="16293203" w14:textId="3A74DC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5705D61" w14:textId="30469B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0455</w:t>
            </w:r>
          </w:p>
        </w:tc>
        <w:tc>
          <w:tcPr>
            <w:tcW w:w="294" w:type="pct"/>
          </w:tcPr>
          <w:p w14:paraId="02BB263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B69706" w14:textId="1FD9BB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CCA91B" w14:textId="7EF831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1805F2D" w14:textId="12A2BE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</w:t>
            </w:r>
          </w:p>
        </w:tc>
        <w:tc>
          <w:tcPr>
            <w:tcW w:w="512" w:type="pct"/>
          </w:tcPr>
          <w:p w14:paraId="14D0308B" w14:textId="087718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B389F42" w14:textId="77777777" w:rsidTr="003F23A7">
        <w:tc>
          <w:tcPr>
            <w:tcW w:w="586" w:type="pct"/>
          </w:tcPr>
          <w:p w14:paraId="29ECD71F" w14:textId="4642A2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R4-2208644</w:t>
            </w:r>
          </w:p>
        </w:tc>
        <w:tc>
          <w:tcPr>
            <w:tcW w:w="811" w:type="pct"/>
          </w:tcPr>
          <w:p w14:paraId="7E058664" w14:textId="0567E9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FR2-1 PC2 in n259 for supporting PC2 CA_n257-n259</w:t>
            </w:r>
          </w:p>
        </w:tc>
        <w:tc>
          <w:tcPr>
            <w:tcW w:w="515" w:type="pct"/>
          </w:tcPr>
          <w:p w14:paraId="3501AB21" w14:textId="7E6AD4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Electronics, KT, LG Uplus</w:t>
            </w:r>
          </w:p>
        </w:tc>
        <w:tc>
          <w:tcPr>
            <w:tcW w:w="441" w:type="pct"/>
          </w:tcPr>
          <w:p w14:paraId="1C0EF41F" w14:textId="63640D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4B808A8" w14:textId="105C23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0456</w:t>
            </w:r>
          </w:p>
        </w:tc>
        <w:tc>
          <w:tcPr>
            <w:tcW w:w="294" w:type="pct"/>
          </w:tcPr>
          <w:p w14:paraId="2330BBC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FA04AE3" w14:textId="39C68B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65A388" w14:textId="10E05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D3F73AB" w14:textId="0AB39F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16454A1B" w14:textId="27ED60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739AA940" w14:textId="77777777" w:rsidTr="003F23A7">
        <w:tc>
          <w:tcPr>
            <w:tcW w:w="586" w:type="pct"/>
          </w:tcPr>
          <w:p w14:paraId="42E07EFA" w14:textId="0F5BF2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R4-2208710</w:t>
            </w:r>
          </w:p>
        </w:tc>
        <w:tc>
          <w:tcPr>
            <w:tcW w:w="811" w:type="pct"/>
          </w:tcPr>
          <w:p w14:paraId="39741DB4" w14:textId="557830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38.101-2</w:t>
            </w:r>
          </w:p>
        </w:tc>
        <w:tc>
          <w:tcPr>
            <w:tcW w:w="515" w:type="pct"/>
          </w:tcPr>
          <w:p w14:paraId="36A456E9" w14:textId="7EF338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59A6FE49" w14:textId="53C2BF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767627F5" w14:textId="7131E0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0457</w:t>
            </w:r>
          </w:p>
        </w:tc>
        <w:tc>
          <w:tcPr>
            <w:tcW w:w="294" w:type="pct"/>
          </w:tcPr>
          <w:p w14:paraId="2DE7E25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E39CBE" w14:textId="21707F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E00FD24" w14:textId="73D905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6FC18EE" w14:textId="67AA82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2" w:type="pct"/>
          </w:tcPr>
          <w:p w14:paraId="50554DE8" w14:textId="1351A9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1BBBDC6" w14:textId="77777777" w:rsidTr="003F23A7">
        <w:tc>
          <w:tcPr>
            <w:tcW w:w="586" w:type="pct"/>
          </w:tcPr>
          <w:p w14:paraId="57BBCB39" w14:textId="5A6C2A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R4-2209015</w:t>
            </w:r>
          </w:p>
        </w:tc>
        <w:tc>
          <w:tcPr>
            <w:tcW w:w="811" w:type="pct"/>
          </w:tcPr>
          <w:p w14:paraId="5A703394" w14:textId="02AA14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38.101-2: update of simultaneous RxTx capability for band combinations</w:t>
            </w:r>
          </w:p>
        </w:tc>
        <w:tc>
          <w:tcPr>
            <w:tcW w:w="515" w:type="pct"/>
          </w:tcPr>
          <w:p w14:paraId="1D77A7DC" w14:textId="51E08C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26F5667" w14:textId="2E8182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45258BA" w14:textId="3968BA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294" w:type="pct"/>
          </w:tcPr>
          <w:p w14:paraId="7622B0F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EB9B98" w14:textId="01D5C2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BCE1FA" w14:textId="00A39D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135D96F" w14:textId="1FD52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19E35836" w14:textId="4F977E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48FAF0C" w14:textId="77777777" w:rsidTr="003F23A7">
        <w:tc>
          <w:tcPr>
            <w:tcW w:w="586" w:type="pct"/>
          </w:tcPr>
          <w:p w14:paraId="618F3CA2" w14:textId="273B40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R4-2210776</w:t>
            </w:r>
          </w:p>
        </w:tc>
        <w:tc>
          <w:tcPr>
            <w:tcW w:w="811" w:type="pct"/>
          </w:tcPr>
          <w:p w14:paraId="4F15FADA" w14:textId="27197F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38.101-2: update of simultaneous RxTx capability for band combinations</w:t>
            </w:r>
          </w:p>
        </w:tc>
        <w:tc>
          <w:tcPr>
            <w:tcW w:w="515" w:type="pct"/>
          </w:tcPr>
          <w:p w14:paraId="19455B88" w14:textId="183094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4D53E2F" w14:textId="1AC754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3BF5961" w14:textId="6BFFC3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0458</w:t>
            </w:r>
          </w:p>
        </w:tc>
        <w:tc>
          <w:tcPr>
            <w:tcW w:w="294" w:type="pct"/>
          </w:tcPr>
          <w:p w14:paraId="6ED4C2F0" w14:textId="4E01AB8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347762F" w14:textId="311DDC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8DD2CD" w14:textId="61A74D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6DCC157" w14:textId="6A4DAA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4DF1E94B" w14:textId="409622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B8956EB" w14:textId="77777777" w:rsidTr="003F23A7">
        <w:tc>
          <w:tcPr>
            <w:tcW w:w="586" w:type="pct"/>
          </w:tcPr>
          <w:p w14:paraId="143EB89D" w14:textId="3ED85C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R4-2209106</w:t>
            </w:r>
          </w:p>
        </w:tc>
        <w:tc>
          <w:tcPr>
            <w:tcW w:w="811" w:type="pct"/>
          </w:tcPr>
          <w:p w14:paraId="453D132F" w14:textId="0D6625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downlink CA_n258-n261 configuration</w:t>
            </w:r>
          </w:p>
        </w:tc>
        <w:tc>
          <w:tcPr>
            <w:tcW w:w="515" w:type="pct"/>
          </w:tcPr>
          <w:p w14:paraId="5315DC19" w14:textId="22ABA6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 Inc</w:t>
            </w:r>
          </w:p>
        </w:tc>
        <w:tc>
          <w:tcPr>
            <w:tcW w:w="441" w:type="pct"/>
          </w:tcPr>
          <w:p w14:paraId="08A985C0" w14:textId="2E270B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A7CC1FB" w14:textId="2B024A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294" w:type="pct"/>
          </w:tcPr>
          <w:p w14:paraId="4F2AB2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20A671" w14:textId="11FDBA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9E086D" w14:textId="4DDF00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0B63376" w14:textId="7F1640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28E104FE" w14:textId="13A4D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6FEF9EA" w14:textId="77777777" w:rsidTr="003F23A7">
        <w:tc>
          <w:tcPr>
            <w:tcW w:w="586" w:type="pct"/>
          </w:tcPr>
          <w:p w14:paraId="54EC4172" w14:textId="4EC653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R4-2210779</w:t>
            </w:r>
          </w:p>
        </w:tc>
        <w:tc>
          <w:tcPr>
            <w:tcW w:w="811" w:type="pct"/>
          </w:tcPr>
          <w:p w14:paraId="06978B35" w14:textId="2977CF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downlink CA_n258-n261 configuration</w:t>
            </w:r>
          </w:p>
        </w:tc>
        <w:tc>
          <w:tcPr>
            <w:tcW w:w="515" w:type="pct"/>
          </w:tcPr>
          <w:p w14:paraId="7EC42D18" w14:textId="7450EF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Qualcomm Inc</w:t>
            </w:r>
          </w:p>
        </w:tc>
        <w:tc>
          <w:tcPr>
            <w:tcW w:w="441" w:type="pct"/>
          </w:tcPr>
          <w:p w14:paraId="4702DE71" w14:textId="600150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41C5E1B" w14:textId="2D8C5F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0459</w:t>
            </w:r>
          </w:p>
        </w:tc>
        <w:tc>
          <w:tcPr>
            <w:tcW w:w="294" w:type="pct"/>
          </w:tcPr>
          <w:p w14:paraId="5F530F78" w14:textId="7D31476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0854A62" w14:textId="668CC4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8358A2" w14:textId="415C83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DEC2030" w14:textId="1526F2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069B830B" w14:textId="124143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BBBD4DD" w14:textId="77777777" w:rsidTr="003F23A7">
        <w:tc>
          <w:tcPr>
            <w:tcW w:w="586" w:type="pct"/>
          </w:tcPr>
          <w:p w14:paraId="02FC81C3" w14:textId="1FE20F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R4-2209357</w:t>
            </w:r>
          </w:p>
        </w:tc>
        <w:tc>
          <w:tcPr>
            <w:tcW w:w="811" w:type="pct"/>
          </w:tcPr>
          <w:p w14:paraId="2C0ACD23" w14:textId="3E7208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to correct the errors and add the missing requirements for FR2 RedCap UE</w:t>
            </w:r>
          </w:p>
        </w:tc>
        <w:tc>
          <w:tcPr>
            <w:tcW w:w="515" w:type="pct"/>
          </w:tcPr>
          <w:p w14:paraId="356C9381" w14:textId="37B3E5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16399E7" w14:textId="0B86C6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513E4D3" w14:textId="4C67B3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294" w:type="pct"/>
          </w:tcPr>
          <w:p w14:paraId="673E251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215378" w14:textId="415D9E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8C0F50" w14:textId="3F8511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3345F68" w14:textId="6F0968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7B3CEF78" w14:textId="7CE4E0BD" w:rsidR="007943A2" w:rsidRPr="007943A2" w:rsidRDefault="00B726B8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8D7D593" w14:textId="77777777" w:rsidTr="003F23A7">
        <w:tc>
          <w:tcPr>
            <w:tcW w:w="586" w:type="pct"/>
          </w:tcPr>
          <w:p w14:paraId="79FB28C5" w14:textId="6B2959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R4-2210793</w:t>
            </w:r>
          </w:p>
        </w:tc>
        <w:tc>
          <w:tcPr>
            <w:tcW w:w="811" w:type="pct"/>
          </w:tcPr>
          <w:p w14:paraId="3358071A" w14:textId="2C688D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38.101-2 to correct the errors and add the missing requirements for FR2 RedCap UE</w:t>
            </w:r>
          </w:p>
        </w:tc>
        <w:tc>
          <w:tcPr>
            <w:tcW w:w="515" w:type="pct"/>
          </w:tcPr>
          <w:p w14:paraId="53153BE6" w14:textId="4207A1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0A7BD05" w14:textId="39BF86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E0B5A2E" w14:textId="0399C0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0460</w:t>
            </w:r>
          </w:p>
        </w:tc>
        <w:tc>
          <w:tcPr>
            <w:tcW w:w="294" w:type="pct"/>
          </w:tcPr>
          <w:p w14:paraId="448F902B" w14:textId="3C78742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29AAC65" w14:textId="740C28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D47251" w14:textId="1173C8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B3235CF" w14:textId="21D33F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504742BB" w14:textId="4046C3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446C110" w14:textId="77777777" w:rsidTr="003F23A7">
        <w:tc>
          <w:tcPr>
            <w:tcW w:w="586" w:type="pct"/>
          </w:tcPr>
          <w:p w14:paraId="12AEB3E6" w14:textId="196960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R4-2209459</w:t>
            </w:r>
          </w:p>
        </w:tc>
        <w:tc>
          <w:tcPr>
            <w:tcW w:w="811" w:type="pct"/>
          </w:tcPr>
          <w:p w14:paraId="5338303B" w14:textId="7A9B5E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Requirment FR2</w:t>
            </w:r>
          </w:p>
        </w:tc>
        <w:tc>
          <w:tcPr>
            <w:tcW w:w="515" w:type="pct"/>
          </w:tcPr>
          <w:p w14:paraId="2D9F31AF" w14:textId="357C07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F41CFC7" w14:textId="72463C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2ACCF0E4" w14:textId="0B87AE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0461</w:t>
            </w:r>
          </w:p>
        </w:tc>
        <w:tc>
          <w:tcPr>
            <w:tcW w:w="294" w:type="pct"/>
          </w:tcPr>
          <w:p w14:paraId="13422E6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F9E0A7" w14:textId="6F39A8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2C6752" w14:textId="11FCCB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8489FB" w14:textId="2A19E3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42AE502E" w14:textId="3E3682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9A92B0C" w14:textId="77777777" w:rsidTr="003F23A7">
        <w:tc>
          <w:tcPr>
            <w:tcW w:w="586" w:type="pct"/>
          </w:tcPr>
          <w:p w14:paraId="5ED8DE59" w14:textId="59E538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R4-2209461</w:t>
            </w:r>
          </w:p>
        </w:tc>
        <w:tc>
          <w:tcPr>
            <w:tcW w:w="811" w:type="pct"/>
          </w:tcPr>
          <w:p w14:paraId="40D6E5C2" w14:textId="49A85D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measurement FR2</w:t>
            </w:r>
          </w:p>
        </w:tc>
        <w:tc>
          <w:tcPr>
            <w:tcW w:w="515" w:type="pct"/>
          </w:tcPr>
          <w:p w14:paraId="0F390CC2" w14:textId="5B1F8F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AAB3AAE" w14:textId="64E1EA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5F6F4A3" w14:textId="49E6F0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0462</w:t>
            </w:r>
          </w:p>
        </w:tc>
        <w:tc>
          <w:tcPr>
            <w:tcW w:w="294" w:type="pct"/>
          </w:tcPr>
          <w:p w14:paraId="5E13D95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86E848" w14:textId="3B96FF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89D2AB" w14:textId="2AD49F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63D306" w14:textId="39F20E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0EA34C0C" w14:textId="163520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5E91F9A" w14:textId="77777777" w:rsidTr="003F23A7">
        <w:tc>
          <w:tcPr>
            <w:tcW w:w="586" w:type="pct"/>
          </w:tcPr>
          <w:p w14:paraId="379D369A" w14:textId="6B6E35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R4-2210738</w:t>
            </w:r>
          </w:p>
        </w:tc>
        <w:tc>
          <w:tcPr>
            <w:tcW w:w="811" w:type="pct"/>
          </w:tcPr>
          <w:p w14:paraId="2544929B" w14:textId="7DF639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DMRS bundling phase offset measurement FR2</w:t>
            </w:r>
          </w:p>
        </w:tc>
        <w:tc>
          <w:tcPr>
            <w:tcW w:w="515" w:type="pct"/>
          </w:tcPr>
          <w:p w14:paraId="52B903EC" w14:textId="6A01D3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Anritsu Limited</w:t>
            </w:r>
          </w:p>
        </w:tc>
        <w:tc>
          <w:tcPr>
            <w:tcW w:w="441" w:type="pct"/>
          </w:tcPr>
          <w:p w14:paraId="1ED856BE" w14:textId="631CF3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C8480FA" w14:textId="68A43F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0462</w:t>
            </w:r>
          </w:p>
        </w:tc>
        <w:tc>
          <w:tcPr>
            <w:tcW w:w="294" w:type="pct"/>
          </w:tcPr>
          <w:p w14:paraId="3254DB60" w14:textId="00285AD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C70C2B8" w14:textId="27320C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EB0CAD" w14:textId="460CCF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051F7D4" w14:textId="748C46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539D5595" w14:textId="44835A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893E637" w14:textId="77777777" w:rsidTr="003F23A7">
        <w:tc>
          <w:tcPr>
            <w:tcW w:w="586" w:type="pct"/>
          </w:tcPr>
          <w:p w14:paraId="66798ABC" w14:textId="6CF3B8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R4-2209547</w:t>
            </w:r>
          </w:p>
        </w:tc>
        <w:tc>
          <w:tcPr>
            <w:tcW w:w="811" w:type="pct"/>
          </w:tcPr>
          <w:p w14:paraId="5FCC4DF9" w14:textId="5D0A39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38.101-2 new combinations Rel-17 NR Intra-band</w:t>
            </w:r>
          </w:p>
        </w:tc>
        <w:tc>
          <w:tcPr>
            <w:tcW w:w="515" w:type="pct"/>
          </w:tcPr>
          <w:p w14:paraId="3BD83714" w14:textId="6C5F42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0C5CA23" w14:textId="1D984C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6EE892AE" w14:textId="76B31E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0463</w:t>
            </w:r>
          </w:p>
        </w:tc>
        <w:tc>
          <w:tcPr>
            <w:tcW w:w="294" w:type="pct"/>
          </w:tcPr>
          <w:p w14:paraId="6B5001B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5DAD1A" w14:textId="5097A5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FC6BB80" w14:textId="64BF18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613FD7B" w14:textId="1221D7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NR_CA_R17_Intra-Core</w:t>
            </w:r>
          </w:p>
        </w:tc>
        <w:tc>
          <w:tcPr>
            <w:tcW w:w="512" w:type="pct"/>
          </w:tcPr>
          <w:p w14:paraId="27F04BAD" w14:textId="375BB7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69BBD766" w14:textId="77777777" w:rsidTr="003F23A7">
        <w:tc>
          <w:tcPr>
            <w:tcW w:w="586" w:type="pct"/>
          </w:tcPr>
          <w:p w14:paraId="3B7322E6" w14:textId="664362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R4-2210193</w:t>
            </w:r>
          </w:p>
        </w:tc>
        <w:tc>
          <w:tcPr>
            <w:tcW w:w="811" w:type="pct"/>
          </w:tcPr>
          <w:p w14:paraId="4B0EB3EF" w14:textId="421C6D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TS38.101-2 TIB for inter-band UL CA</w:t>
            </w:r>
          </w:p>
        </w:tc>
        <w:tc>
          <w:tcPr>
            <w:tcW w:w="515" w:type="pct"/>
          </w:tcPr>
          <w:p w14:paraId="0E19C4A0" w14:textId="5793D3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NTT DOCOMO, INC.</w:t>
            </w:r>
          </w:p>
        </w:tc>
        <w:tc>
          <w:tcPr>
            <w:tcW w:w="441" w:type="pct"/>
          </w:tcPr>
          <w:p w14:paraId="0D98D7B7" w14:textId="5D2B4B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B9833B0" w14:textId="60F8FF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0464</w:t>
            </w:r>
          </w:p>
        </w:tc>
        <w:tc>
          <w:tcPr>
            <w:tcW w:w="294" w:type="pct"/>
          </w:tcPr>
          <w:p w14:paraId="5903C73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FE98D9" w14:textId="4B732F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3A66B8" w14:textId="1CF72E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58368ED" w14:textId="51C087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2D5D275D" w14:textId="622A45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1CD8598B" w14:textId="77777777" w:rsidTr="003F23A7">
        <w:tc>
          <w:tcPr>
            <w:tcW w:w="586" w:type="pct"/>
          </w:tcPr>
          <w:p w14:paraId="5A75C749" w14:textId="32EFE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R4-2211175</w:t>
            </w:r>
          </w:p>
        </w:tc>
        <w:tc>
          <w:tcPr>
            <w:tcW w:w="811" w:type="pct"/>
          </w:tcPr>
          <w:p w14:paraId="736B132F" w14:textId="38DFF8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38.101-2: update of simultaneous RxTx capability for band combinations</w:t>
            </w:r>
          </w:p>
        </w:tc>
        <w:tc>
          <w:tcPr>
            <w:tcW w:w="515" w:type="pct"/>
          </w:tcPr>
          <w:p w14:paraId="6DCBDFD7" w14:textId="03495F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1573F5B" w14:textId="30CEB6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4B265076" w14:textId="053D3A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0465</w:t>
            </w:r>
          </w:p>
        </w:tc>
        <w:tc>
          <w:tcPr>
            <w:tcW w:w="294" w:type="pct"/>
          </w:tcPr>
          <w:p w14:paraId="17E9A6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B370FB" w14:textId="190C62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4024152" w14:textId="0B377E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90D59C" w14:textId="6B089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NR_RF_FR2_req_enh-Core</w:t>
            </w:r>
          </w:p>
        </w:tc>
        <w:tc>
          <w:tcPr>
            <w:tcW w:w="512" w:type="pct"/>
          </w:tcPr>
          <w:p w14:paraId="705F8E05" w14:textId="4462D1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E5DDA94" w14:textId="77777777" w:rsidTr="003F23A7">
        <w:tc>
          <w:tcPr>
            <w:tcW w:w="586" w:type="pct"/>
          </w:tcPr>
          <w:p w14:paraId="6124F3EA" w14:textId="51974E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R4-2211254</w:t>
            </w:r>
          </w:p>
        </w:tc>
        <w:tc>
          <w:tcPr>
            <w:tcW w:w="811" w:type="pct"/>
          </w:tcPr>
          <w:p w14:paraId="61AE3930" w14:textId="34BA1C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(Rel-15)</w:t>
            </w:r>
          </w:p>
        </w:tc>
        <w:tc>
          <w:tcPr>
            <w:tcW w:w="515" w:type="pct"/>
          </w:tcPr>
          <w:p w14:paraId="73D4D6D4" w14:textId="62DAAF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47426E8A" w14:textId="7A8C6D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5A9770C8" w14:textId="7846A0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0466</w:t>
            </w:r>
          </w:p>
        </w:tc>
        <w:tc>
          <w:tcPr>
            <w:tcW w:w="294" w:type="pct"/>
          </w:tcPr>
          <w:p w14:paraId="7ECEA1E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257D9F" w14:textId="487657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15115DA" w14:textId="7EF4A4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C024EA" w14:textId="0A4BDC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7C54DAE1" w14:textId="1B456F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889EE3E" w14:textId="77777777" w:rsidTr="003F23A7">
        <w:tc>
          <w:tcPr>
            <w:tcW w:w="586" w:type="pct"/>
          </w:tcPr>
          <w:p w14:paraId="63355E26" w14:textId="1E859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R4-2211255</w:t>
            </w:r>
          </w:p>
        </w:tc>
        <w:tc>
          <w:tcPr>
            <w:tcW w:w="811" w:type="pct"/>
          </w:tcPr>
          <w:p w14:paraId="1169C3EE" w14:textId="06BEF0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(Rel-16)</w:t>
            </w:r>
          </w:p>
        </w:tc>
        <w:tc>
          <w:tcPr>
            <w:tcW w:w="515" w:type="pct"/>
          </w:tcPr>
          <w:p w14:paraId="218E390F" w14:textId="662182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682FC5BF" w14:textId="2E97CB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BC20D4D" w14:textId="107541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0467</w:t>
            </w:r>
          </w:p>
        </w:tc>
        <w:tc>
          <w:tcPr>
            <w:tcW w:w="294" w:type="pct"/>
          </w:tcPr>
          <w:p w14:paraId="2E84FF7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485BEE" w14:textId="7D67E9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5FB970C" w14:textId="16642E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FDE7C2E" w14:textId="1C6166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054EBBDE" w14:textId="5FA2F0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982672" w14:textId="77777777" w:rsidTr="003F23A7">
        <w:tc>
          <w:tcPr>
            <w:tcW w:w="586" w:type="pct"/>
          </w:tcPr>
          <w:p w14:paraId="4D11E912" w14:textId="5A0792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R4-2211256</w:t>
            </w:r>
          </w:p>
        </w:tc>
        <w:tc>
          <w:tcPr>
            <w:tcW w:w="811" w:type="pct"/>
          </w:tcPr>
          <w:p w14:paraId="432724B8" w14:textId="6F9941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38.101-2 Maintenance (Rel-17)</w:t>
            </w:r>
          </w:p>
        </w:tc>
        <w:tc>
          <w:tcPr>
            <w:tcW w:w="515" w:type="pct"/>
          </w:tcPr>
          <w:p w14:paraId="4FB874C5" w14:textId="657203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2647FCE" w14:textId="620863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48804AA" w14:textId="76D1AC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0468</w:t>
            </w:r>
          </w:p>
        </w:tc>
        <w:tc>
          <w:tcPr>
            <w:tcW w:w="294" w:type="pct"/>
          </w:tcPr>
          <w:p w14:paraId="4127A6E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3BC2A4" w14:textId="64DE63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A6E0AC" w14:textId="4289CC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106112F" w14:textId="3B7527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20CE04BA" w14:textId="18793D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B4C6A30" w14:textId="77777777" w:rsidTr="003F23A7">
        <w:tc>
          <w:tcPr>
            <w:tcW w:w="586" w:type="pct"/>
          </w:tcPr>
          <w:p w14:paraId="4275AD13" w14:textId="7D9287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R4-2211267</w:t>
            </w:r>
          </w:p>
        </w:tc>
        <w:tc>
          <w:tcPr>
            <w:tcW w:w="811" w:type="pct"/>
          </w:tcPr>
          <w:p w14:paraId="377D897F" w14:textId="796838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NR FR2 enhancement Rel-17</w:t>
            </w:r>
          </w:p>
        </w:tc>
        <w:tc>
          <w:tcPr>
            <w:tcW w:w="515" w:type="pct"/>
          </w:tcPr>
          <w:p w14:paraId="66108D93" w14:textId="2E4475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24142256" w14:textId="134C66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3376003B" w14:textId="7500FA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0469</w:t>
            </w:r>
          </w:p>
        </w:tc>
        <w:tc>
          <w:tcPr>
            <w:tcW w:w="294" w:type="pct"/>
          </w:tcPr>
          <w:p w14:paraId="50F399B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5E04B6" w14:textId="418E11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DE7892B" w14:textId="023477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686024D" w14:textId="31D794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7E1308FA" w14:textId="365A7A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D99A764" w14:textId="77777777" w:rsidTr="003F23A7">
        <w:tc>
          <w:tcPr>
            <w:tcW w:w="586" w:type="pct"/>
          </w:tcPr>
          <w:p w14:paraId="19C5B6BD" w14:textId="4AB76E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R4-2211268</w:t>
            </w:r>
          </w:p>
        </w:tc>
        <w:tc>
          <w:tcPr>
            <w:tcW w:w="811" w:type="pct"/>
          </w:tcPr>
          <w:p w14:paraId="5100360B" w14:textId="7A1D20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extending NR to 71GHz for TS 38.101-2</w:t>
            </w:r>
          </w:p>
        </w:tc>
        <w:tc>
          <w:tcPr>
            <w:tcW w:w="515" w:type="pct"/>
          </w:tcPr>
          <w:p w14:paraId="1026257B" w14:textId="4A6A8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441" w:type="pct"/>
          </w:tcPr>
          <w:p w14:paraId="22789F3A" w14:textId="747BF7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088128C0" w14:textId="52D30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0470</w:t>
            </w:r>
          </w:p>
        </w:tc>
        <w:tc>
          <w:tcPr>
            <w:tcW w:w="294" w:type="pct"/>
          </w:tcPr>
          <w:p w14:paraId="5E04F5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49940B" w14:textId="043663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C16494" w14:textId="35A18F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A3C61E6" w14:textId="1208B5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2" w:type="pct"/>
          </w:tcPr>
          <w:p w14:paraId="0984901F" w14:textId="7325B6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1E18E7A" w14:textId="77777777" w:rsidTr="003F23A7">
        <w:tc>
          <w:tcPr>
            <w:tcW w:w="586" w:type="pct"/>
          </w:tcPr>
          <w:p w14:paraId="2015C4CD" w14:textId="7523D4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R4-2211271</w:t>
            </w:r>
          </w:p>
        </w:tc>
        <w:tc>
          <w:tcPr>
            <w:tcW w:w="811" w:type="pct"/>
          </w:tcPr>
          <w:p w14:paraId="7E2BA8A3" w14:textId="7A8A1E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RedCap FR2</w:t>
            </w:r>
          </w:p>
        </w:tc>
        <w:tc>
          <w:tcPr>
            <w:tcW w:w="515" w:type="pct"/>
          </w:tcPr>
          <w:p w14:paraId="6BF16FF2" w14:textId="1FC229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8608523" w14:textId="76B8B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38.101-2</w:t>
            </w:r>
          </w:p>
        </w:tc>
        <w:tc>
          <w:tcPr>
            <w:tcW w:w="368" w:type="pct"/>
          </w:tcPr>
          <w:p w14:paraId="19E04AB0" w14:textId="2684B6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0471</w:t>
            </w:r>
          </w:p>
        </w:tc>
        <w:tc>
          <w:tcPr>
            <w:tcW w:w="294" w:type="pct"/>
          </w:tcPr>
          <w:p w14:paraId="4C9DF38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94D869" w14:textId="4C5659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3F27D6" w14:textId="27BEB7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8E8019A" w14:textId="5AA2E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67924803" w14:textId="36466B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3380A53" w14:textId="77777777" w:rsidTr="003F23A7">
        <w:tc>
          <w:tcPr>
            <w:tcW w:w="586" w:type="pct"/>
          </w:tcPr>
          <w:p w14:paraId="1F5B3AF8" w14:textId="57F0F8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R4-2207634</w:t>
            </w:r>
          </w:p>
        </w:tc>
        <w:tc>
          <w:tcPr>
            <w:tcW w:w="811" w:type="pct"/>
          </w:tcPr>
          <w:p w14:paraId="09F1ECF3" w14:textId="527D2B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515" w:type="pct"/>
          </w:tcPr>
          <w:p w14:paraId="211BEA3D" w14:textId="26EFDA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441" w:type="pct"/>
          </w:tcPr>
          <w:p w14:paraId="46F5F655" w14:textId="5AAEE9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4F8025A" w14:textId="034581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0704</w:t>
            </w:r>
          </w:p>
        </w:tc>
        <w:tc>
          <w:tcPr>
            <w:tcW w:w="294" w:type="pct"/>
          </w:tcPr>
          <w:p w14:paraId="197F30F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86D172" w14:textId="1C74DF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21DC819" w14:textId="4AAC8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B923E13" w14:textId="58D07D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2" w:type="pct"/>
          </w:tcPr>
          <w:p w14:paraId="74643451" w14:textId="5164C5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853634B" w14:textId="77777777" w:rsidTr="003F23A7">
        <w:tc>
          <w:tcPr>
            <w:tcW w:w="586" w:type="pct"/>
          </w:tcPr>
          <w:p w14:paraId="7E948E59" w14:textId="7214F9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R4-2207645</w:t>
            </w:r>
          </w:p>
        </w:tc>
        <w:tc>
          <w:tcPr>
            <w:tcW w:w="811" w:type="pct"/>
          </w:tcPr>
          <w:p w14:paraId="2425DD40" w14:textId="29B0D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CR on new NR DC LTE(xDL/1UL)+ NR(2DL/1UL) band combinations in Rel-17</w:t>
            </w:r>
          </w:p>
        </w:tc>
        <w:tc>
          <w:tcPr>
            <w:tcW w:w="515" w:type="pct"/>
          </w:tcPr>
          <w:p w14:paraId="5BA5AFE6" w14:textId="0042B0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Deutschland</w:t>
            </w:r>
          </w:p>
        </w:tc>
        <w:tc>
          <w:tcPr>
            <w:tcW w:w="441" w:type="pct"/>
          </w:tcPr>
          <w:p w14:paraId="7E59E79D" w14:textId="1978F9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A1762CD" w14:textId="51144A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0705</w:t>
            </w:r>
          </w:p>
        </w:tc>
        <w:tc>
          <w:tcPr>
            <w:tcW w:w="294" w:type="pct"/>
          </w:tcPr>
          <w:p w14:paraId="4E363A8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70F22A" w14:textId="127EB3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506FEEA" w14:textId="21CAFB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86E1FB0" w14:textId="0327BE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DC_R17_xBLTE_2BNR_yDL2UL-Core</w:t>
            </w:r>
          </w:p>
        </w:tc>
        <w:tc>
          <w:tcPr>
            <w:tcW w:w="512" w:type="pct"/>
          </w:tcPr>
          <w:p w14:paraId="63C2841E" w14:textId="26CD9D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7D9780B6" w14:textId="77777777" w:rsidTr="003F23A7">
        <w:tc>
          <w:tcPr>
            <w:tcW w:w="586" w:type="pct"/>
          </w:tcPr>
          <w:p w14:paraId="1279B6E7" w14:textId="3831C4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R4-2207668</w:t>
            </w:r>
          </w:p>
        </w:tc>
        <w:tc>
          <w:tcPr>
            <w:tcW w:w="811" w:type="pct"/>
          </w:tcPr>
          <w:p w14:paraId="626A6EB8" w14:textId="6852C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FR1+FR2 CA fallbacks</w:t>
            </w:r>
          </w:p>
        </w:tc>
        <w:tc>
          <w:tcPr>
            <w:tcW w:w="515" w:type="pct"/>
          </w:tcPr>
          <w:p w14:paraId="28266887" w14:textId="4B7793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6484DB28" w14:textId="4563B0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7D87EBF" w14:textId="1C7C0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0706</w:t>
            </w:r>
          </w:p>
        </w:tc>
        <w:tc>
          <w:tcPr>
            <w:tcW w:w="294" w:type="pct"/>
          </w:tcPr>
          <w:p w14:paraId="278350D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C0E759" w14:textId="5CA7DE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7837B8" w14:textId="2F09C5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0FE6763" w14:textId="24F4A3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3AD0F6C4" w14:textId="58439B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F5E6367" w14:textId="77777777" w:rsidTr="003F23A7">
        <w:tc>
          <w:tcPr>
            <w:tcW w:w="586" w:type="pct"/>
          </w:tcPr>
          <w:p w14:paraId="132034AE" w14:textId="23182C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R4-2210711</w:t>
            </w:r>
          </w:p>
        </w:tc>
        <w:tc>
          <w:tcPr>
            <w:tcW w:w="811" w:type="pct"/>
          </w:tcPr>
          <w:p w14:paraId="5591B4CD" w14:textId="717D77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FR1+FR2 CA fallbacks</w:t>
            </w:r>
          </w:p>
        </w:tc>
        <w:tc>
          <w:tcPr>
            <w:tcW w:w="515" w:type="pct"/>
          </w:tcPr>
          <w:p w14:paraId="51D20226" w14:textId="755099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00A9584E" w14:textId="300AE8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BAD5C68" w14:textId="2D872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0706</w:t>
            </w:r>
          </w:p>
        </w:tc>
        <w:tc>
          <w:tcPr>
            <w:tcW w:w="294" w:type="pct"/>
          </w:tcPr>
          <w:p w14:paraId="44BF0B33" w14:textId="35F5ECF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01D8DD9" w14:textId="369190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D7B45F" w14:textId="0973DC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62F61C6" w14:textId="3CE5BD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22C6CACA" w14:textId="54A2C8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A956E3C" w14:textId="77777777" w:rsidTr="003F23A7">
        <w:tc>
          <w:tcPr>
            <w:tcW w:w="586" w:type="pct"/>
          </w:tcPr>
          <w:p w14:paraId="3A188547" w14:textId="61B2E2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R4-2207669</w:t>
            </w:r>
          </w:p>
        </w:tc>
        <w:tc>
          <w:tcPr>
            <w:tcW w:w="811" w:type="pct"/>
          </w:tcPr>
          <w:p w14:paraId="59BDD96C" w14:textId="269B54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FR1 EN-DC fallbacks</w:t>
            </w:r>
          </w:p>
        </w:tc>
        <w:tc>
          <w:tcPr>
            <w:tcW w:w="515" w:type="pct"/>
          </w:tcPr>
          <w:p w14:paraId="634ADBE6" w14:textId="3003AE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9E2F453" w14:textId="18596F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2C3F1F7" w14:textId="3A1148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0707</w:t>
            </w:r>
          </w:p>
        </w:tc>
        <w:tc>
          <w:tcPr>
            <w:tcW w:w="294" w:type="pct"/>
          </w:tcPr>
          <w:p w14:paraId="5226541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74DB83" w14:textId="4425A5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515EC4F" w14:textId="734237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517639F" w14:textId="4E576D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2D55AB32" w14:textId="0B1894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F2AD092" w14:textId="77777777" w:rsidTr="003F23A7">
        <w:tc>
          <w:tcPr>
            <w:tcW w:w="586" w:type="pct"/>
          </w:tcPr>
          <w:p w14:paraId="09ABB035" w14:textId="289074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R4-2210712</w:t>
            </w:r>
          </w:p>
        </w:tc>
        <w:tc>
          <w:tcPr>
            <w:tcW w:w="811" w:type="pct"/>
          </w:tcPr>
          <w:p w14:paraId="1A9392EF" w14:textId="48CDE3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FR1 EN-DC fallbacks</w:t>
            </w:r>
          </w:p>
        </w:tc>
        <w:tc>
          <w:tcPr>
            <w:tcW w:w="515" w:type="pct"/>
          </w:tcPr>
          <w:p w14:paraId="2A789EB6" w14:textId="1DAA7B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706D7552" w14:textId="305D74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23AB663" w14:textId="0C405A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0707</w:t>
            </w:r>
          </w:p>
        </w:tc>
        <w:tc>
          <w:tcPr>
            <w:tcW w:w="294" w:type="pct"/>
          </w:tcPr>
          <w:p w14:paraId="1173C783" w14:textId="1BCA24D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1B9B460" w14:textId="34F440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497ACC" w14:textId="1962B8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9F8DF97" w14:textId="7B49AC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3BA68AE2" w14:textId="5478E1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E74A20" w14:textId="77777777" w:rsidTr="003F23A7">
        <w:tc>
          <w:tcPr>
            <w:tcW w:w="586" w:type="pct"/>
          </w:tcPr>
          <w:p w14:paraId="3E36F524" w14:textId="5B1363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R4-2207670</w:t>
            </w:r>
          </w:p>
        </w:tc>
        <w:tc>
          <w:tcPr>
            <w:tcW w:w="811" w:type="pct"/>
          </w:tcPr>
          <w:p w14:paraId="5D6741E7" w14:textId="11E2AF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EN-DC or NR-DC with FR2 fallbacks</w:t>
            </w:r>
          </w:p>
        </w:tc>
        <w:tc>
          <w:tcPr>
            <w:tcW w:w="515" w:type="pct"/>
          </w:tcPr>
          <w:p w14:paraId="5D581894" w14:textId="407C0C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17B3C18E" w14:textId="71FB18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6152B9E" w14:textId="48D4A5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0708</w:t>
            </w:r>
          </w:p>
        </w:tc>
        <w:tc>
          <w:tcPr>
            <w:tcW w:w="294" w:type="pct"/>
          </w:tcPr>
          <w:p w14:paraId="55372D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E236E6" w14:textId="20DCD4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60F8D6" w14:textId="52E308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036F712" w14:textId="6AD98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17B13267" w14:textId="36D59B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54B4F9F" w14:textId="77777777" w:rsidTr="003F23A7">
        <w:tc>
          <w:tcPr>
            <w:tcW w:w="586" w:type="pct"/>
          </w:tcPr>
          <w:p w14:paraId="3F2ABC41" w14:textId="653A6A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R4-2210713</w:t>
            </w:r>
          </w:p>
        </w:tc>
        <w:tc>
          <w:tcPr>
            <w:tcW w:w="811" w:type="pct"/>
          </w:tcPr>
          <w:p w14:paraId="6584D776" w14:textId="0D0E74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38101-3-h50 adding EN-DC or NR-DC with FR2 fallbacks</w:t>
            </w:r>
          </w:p>
        </w:tc>
        <w:tc>
          <w:tcPr>
            <w:tcW w:w="515" w:type="pct"/>
          </w:tcPr>
          <w:p w14:paraId="344ABF81" w14:textId="7EA6BD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32A19872" w14:textId="5DBE92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C622C6B" w14:textId="7314D0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0708</w:t>
            </w:r>
          </w:p>
        </w:tc>
        <w:tc>
          <w:tcPr>
            <w:tcW w:w="294" w:type="pct"/>
          </w:tcPr>
          <w:p w14:paraId="5D4F115C" w14:textId="00962CA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59E671" w14:textId="1C3BD8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EA45BB" w14:textId="3EE640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281F81F" w14:textId="22378A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4F1860ED" w14:textId="47CBCA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BA3CE85" w14:textId="77777777" w:rsidTr="003F23A7">
        <w:tc>
          <w:tcPr>
            <w:tcW w:w="586" w:type="pct"/>
          </w:tcPr>
          <w:p w14:paraId="46EEF04E" w14:textId="163687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R4-2207699</w:t>
            </w:r>
          </w:p>
        </w:tc>
        <w:tc>
          <w:tcPr>
            <w:tcW w:w="811" w:type="pct"/>
          </w:tcPr>
          <w:p w14:paraId="5785AB57" w14:textId="44E8DE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PC2 for EN-DC with 1 LTE band + 1 NR TDD band</w:t>
            </w:r>
          </w:p>
        </w:tc>
        <w:tc>
          <w:tcPr>
            <w:tcW w:w="515" w:type="pct"/>
          </w:tcPr>
          <w:p w14:paraId="3E0AFBA0" w14:textId="349ADB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Unicom</w:t>
            </w:r>
          </w:p>
        </w:tc>
        <w:tc>
          <w:tcPr>
            <w:tcW w:w="441" w:type="pct"/>
          </w:tcPr>
          <w:p w14:paraId="46640CDB" w14:textId="33F513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74DFE56" w14:textId="5C0A67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0709</w:t>
            </w:r>
          </w:p>
        </w:tc>
        <w:tc>
          <w:tcPr>
            <w:tcW w:w="294" w:type="pct"/>
          </w:tcPr>
          <w:p w14:paraId="5622D56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609D31" w14:textId="163940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7B280F" w14:textId="2D79CA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9BC9754" w14:textId="345D72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512" w:type="pct"/>
          </w:tcPr>
          <w:p w14:paraId="230616C2" w14:textId="7FF981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AF2C498" w14:textId="77777777" w:rsidTr="003F23A7">
        <w:tc>
          <w:tcPr>
            <w:tcW w:w="586" w:type="pct"/>
          </w:tcPr>
          <w:p w14:paraId="153F0210" w14:textId="5E6CE7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R4-2207892</w:t>
            </w:r>
          </w:p>
        </w:tc>
        <w:tc>
          <w:tcPr>
            <w:tcW w:w="811" w:type="pct"/>
          </w:tcPr>
          <w:p w14:paraId="2D3EE32D" w14:textId="12FF52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Rel-17 Dual Connectivity (DC) of 1 LTE band (1DL/1UL) and 1 NR band (1DL/1UL)</w:t>
            </w:r>
          </w:p>
        </w:tc>
        <w:tc>
          <w:tcPr>
            <w:tcW w:w="515" w:type="pct"/>
          </w:tcPr>
          <w:p w14:paraId="609DF423" w14:textId="67FB7D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</w:t>
            </w:r>
          </w:p>
        </w:tc>
        <w:tc>
          <w:tcPr>
            <w:tcW w:w="441" w:type="pct"/>
          </w:tcPr>
          <w:p w14:paraId="26ABC4CC" w14:textId="360BCF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6A99709" w14:textId="7E17EC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0710</w:t>
            </w:r>
          </w:p>
        </w:tc>
        <w:tc>
          <w:tcPr>
            <w:tcW w:w="294" w:type="pct"/>
          </w:tcPr>
          <w:p w14:paraId="5313EE5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AB50AE" w14:textId="76D708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42EB37" w14:textId="32752D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B468C2D" w14:textId="54528D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</w:t>
            </w:r>
          </w:p>
        </w:tc>
        <w:tc>
          <w:tcPr>
            <w:tcW w:w="512" w:type="pct"/>
          </w:tcPr>
          <w:p w14:paraId="7C7C631A" w14:textId="7E06BC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C9AC49F" w14:textId="77777777" w:rsidTr="003F23A7">
        <w:tc>
          <w:tcPr>
            <w:tcW w:w="586" w:type="pct"/>
          </w:tcPr>
          <w:p w14:paraId="4BB2C9C6" w14:textId="4875E4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R4-2208188</w:t>
            </w:r>
          </w:p>
        </w:tc>
        <w:tc>
          <w:tcPr>
            <w:tcW w:w="811" w:type="pct"/>
          </w:tcPr>
          <w:p w14:paraId="24F39017" w14:textId="6DBB7E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MOP requirements for inter-band V2X con-current operation_Rel-16</w:t>
            </w:r>
          </w:p>
        </w:tc>
        <w:tc>
          <w:tcPr>
            <w:tcW w:w="515" w:type="pct"/>
          </w:tcPr>
          <w:p w14:paraId="2EEB900F" w14:textId="4CEB07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E0250CA" w14:textId="6F7F4A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9E217D8" w14:textId="0157F6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0711</w:t>
            </w:r>
          </w:p>
        </w:tc>
        <w:tc>
          <w:tcPr>
            <w:tcW w:w="294" w:type="pct"/>
          </w:tcPr>
          <w:p w14:paraId="51B997B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FEA7BD" w14:textId="26925C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F75F073" w14:textId="57F055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96501B" w14:textId="3A0E0D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038BFDF8" w14:textId="482998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3CB6DF7" w14:textId="77777777" w:rsidTr="003F23A7">
        <w:tc>
          <w:tcPr>
            <w:tcW w:w="586" w:type="pct"/>
          </w:tcPr>
          <w:p w14:paraId="72AB63CD" w14:textId="4E4663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R4-2210728</w:t>
            </w:r>
          </w:p>
        </w:tc>
        <w:tc>
          <w:tcPr>
            <w:tcW w:w="811" w:type="pct"/>
          </w:tcPr>
          <w:p w14:paraId="3420A2A3" w14:textId="7D515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MOP requirements for inter-band V2X con-current operation_Rel-16</w:t>
            </w:r>
          </w:p>
        </w:tc>
        <w:tc>
          <w:tcPr>
            <w:tcW w:w="515" w:type="pct"/>
          </w:tcPr>
          <w:p w14:paraId="630C2818" w14:textId="33D57A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46B1B99" w14:textId="1FB7D7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C0EB896" w14:textId="6AD446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0711</w:t>
            </w:r>
          </w:p>
        </w:tc>
        <w:tc>
          <w:tcPr>
            <w:tcW w:w="294" w:type="pct"/>
          </w:tcPr>
          <w:p w14:paraId="5BCC43EF" w14:textId="6CA4BB9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65701F7" w14:textId="06BD54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2F327EA" w14:textId="285688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4F04EA" w14:textId="1ABB86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37C54BC" w14:textId="272E2B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C441F3" w14:textId="77777777" w:rsidTr="003F23A7">
        <w:tc>
          <w:tcPr>
            <w:tcW w:w="586" w:type="pct"/>
          </w:tcPr>
          <w:p w14:paraId="76BAABD4" w14:textId="27230A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R4-2208189</w:t>
            </w:r>
          </w:p>
        </w:tc>
        <w:tc>
          <w:tcPr>
            <w:tcW w:w="811" w:type="pct"/>
          </w:tcPr>
          <w:p w14:paraId="725ED455" w14:textId="066145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MOP requirements for inter-band V2X con-current operation_Rel-17</w:t>
            </w:r>
          </w:p>
        </w:tc>
        <w:tc>
          <w:tcPr>
            <w:tcW w:w="515" w:type="pct"/>
          </w:tcPr>
          <w:p w14:paraId="3B04A582" w14:textId="5CBD4E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C4E43F8" w14:textId="6579A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1924F79" w14:textId="07C13B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0712</w:t>
            </w:r>
          </w:p>
        </w:tc>
        <w:tc>
          <w:tcPr>
            <w:tcW w:w="294" w:type="pct"/>
          </w:tcPr>
          <w:p w14:paraId="04FF88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1C1C41" w14:textId="1B168D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74CB40" w14:textId="4B30FC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A5FD5D" w14:textId="316538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24F5AB95" w14:textId="132C6C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0B7F6DA" w14:textId="77777777" w:rsidTr="003F23A7">
        <w:tc>
          <w:tcPr>
            <w:tcW w:w="586" w:type="pct"/>
          </w:tcPr>
          <w:p w14:paraId="6691C71B" w14:textId="1C85C7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R4-2210729</w:t>
            </w:r>
          </w:p>
        </w:tc>
        <w:tc>
          <w:tcPr>
            <w:tcW w:w="811" w:type="pct"/>
          </w:tcPr>
          <w:p w14:paraId="019053DE" w14:textId="533C11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38.101-3, Correction on MOP requirements for inter-band V2X con-current operation_Rel-17</w:t>
            </w:r>
          </w:p>
        </w:tc>
        <w:tc>
          <w:tcPr>
            <w:tcW w:w="515" w:type="pct"/>
          </w:tcPr>
          <w:p w14:paraId="18EE2532" w14:textId="428368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315B5D4" w14:textId="4648C7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2ED29A4" w14:textId="712401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0712</w:t>
            </w:r>
          </w:p>
        </w:tc>
        <w:tc>
          <w:tcPr>
            <w:tcW w:w="294" w:type="pct"/>
          </w:tcPr>
          <w:p w14:paraId="0F6373CE" w14:textId="0D5B0CF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5E51F7" w14:textId="790CCA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E7B7069" w14:textId="7AD3A6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943367" w14:textId="24AB04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7084C64A" w14:textId="4FC6BF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57EE2DA" w14:textId="77777777" w:rsidTr="003F23A7">
        <w:tc>
          <w:tcPr>
            <w:tcW w:w="586" w:type="pct"/>
          </w:tcPr>
          <w:p w14:paraId="23F6C3BC" w14:textId="5FD19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R4-2208194</w:t>
            </w:r>
          </w:p>
        </w:tc>
        <w:tc>
          <w:tcPr>
            <w:tcW w:w="811" w:type="pct"/>
          </w:tcPr>
          <w:p w14:paraId="4CBFB892" w14:textId="06F197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38.101-3, Introduce new band combinations of V2X con-current operation</w:t>
            </w:r>
          </w:p>
        </w:tc>
        <w:tc>
          <w:tcPr>
            <w:tcW w:w="515" w:type="pct"/>
          </w:tcPr>
          <w:p w14:paraId="7218987F" w14:textId="7D5D36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49F29B6" w14:textId="7BFB3F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9100268" w14:textId="70B2FC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0713</w:t>
            </w:r>
          </w:p>
        </w:tc>
        <w:tc>
          <w:tcPr>
            <w:tcW w:w="294" w:type="pct"/>
          </w:tcPr>
          <w:p w14:paraId="5639411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8241F4" w14:textId="1D958C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929157E" w14:textId="0D3B5E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82A5351" w14:textId="399497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NR_LTE_V2X_PC5_combos-Core</w:t>
            </w:r>
          </w:p>
        </w:tc>
        <w:tc>
          <w:tcPr>
            <w:tcW w:w="512" w:type="pct"/>
          </w:tcPr>
          <w:p w14:paraId="0ACB54BF" w14:textId="1472D4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FA14DB6" w14:textId="77777777" w:rsidTr="003F23A7">
        <w:tc>
          <w:tcPr>
            <w:tcW w:w="586" w:type="pct"/>
          </w:tcPr>
          <w:p w14:paraId="14F82FAE" w14:textId="0A2EF1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R4-2208241</w:t>
            </w:r>
          </w:p>
        </w:tc>
        <w:tc>
          <w:tcPr>
            <w:tcW w:w="811" w:type="pct"/>
          </w:tcPr>
          <w:p w14:paraId="1049EFDE" w14:textId="45F544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Introducing NR inter-band CA for 3DL Bands and 1UL band for 38.101-3</w:t>
            </w:r>
          </w:p>
        </w:tc>
        <w:tc>
          <w:tcPr>
            <w:tcW w:w="515" w:type="pct"/>
          </w:tcPr>
          <w:p w14:paraId="7F83E053" w14:textId="6D5973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141D7B4" w14:textId="1BBA55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5FCB821" w14:textId="5677BD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0714</w:t>
            </w:r>
          </w:p>
        </w:tc>
        <w:tc>
          <w:tcPr>
            <w:tcW w:w="294" w:type="pct"/>
          </w:tcPr>
          <w:p w14:paraId="5B30BC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BB8E9A" w14:textId="4AB842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5A9491" w14:textId="19E68A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B026ACC" w14:textId="3C6427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NR_CA_R17_3BDL_1BUL</w:t>
            </w:r>
          </w:p>
        </w:tc>
        <w:tc>
          <w:tcPr>
            <w:tcW w:w="512" w:type="pct"/>
          </w:tcPr>
          <w:p w14:paraId="66C7F224" w14:textId="6946B3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C6BD5D" w14:textId="77777777" w:rsidTr="003F23A7">
        <w:tc>
          <w:tcPr>
            <w:tcW w:w="586" w:type="pct"/>
          </w:tcPr>
          <w:p w14:paraId="03995717" w14:textId="765B66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R4-2208431</w:t>
            </w:r>
          </w:p>
        </w:tc>
        <w:tc>
          <w:tcPr>
            <w:tcW w:w="811" w:type="pct"/>
          </w:tcPr>
          <w:p w14:paraId="2CAEC8A0" w14:textId="2B7D4A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NR CA/DC combs with 4DL/2UL including FR2</w:t>
            </w:r>
          </w:p>
        </w:tc>
        <w:tc>
          <w:tcPr>
            <w:tcW w:w="515" w:type="pct"/>
          </w:tcPr>
          <w:p w14:paraId="48536F9A" w14:textId="009F7E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43ED39BE" w14:textId="01B718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ECCFCD8" w14:textId="68217C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0715</w:t>
            </w:r>
          </w:p>
        </w:tc>
        <w:tc>
          <w:tcPr>
            <w:tcW w:w="294" w:type="pct"/>
          </w:tcPr>
          <w:p w14:paraId="190CED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12148B" w14:textId="67A16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AADCFA" w14:textId="3705F5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5EC63C5" w14:textId="7A97DC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NR_CADC_R17_4BDL_2BUL-Core</w:t>
            </w:r>
          </w:p>
        </w:tc>
        <w:tc>
          <w:tcPr>
            <w:tcW w:w="512" w:type="pct"/>
          </w:tcPr>
          <w:p w14:paraId="38BC6DA2" w14:textId="2EF30B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67266F3" w14:textId="77777777" w:rsidTr="003F23A7">
        <w:tc>
          <w:tcPr>
            <w:tcW w:w="586" w:type="pct"/>
          </w:tcPr>
          <w:p w14:paraId="5C0F1F56" w14:textId="0DE44C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R4-2208711</w:t>
            </w:r>
          </w:p>
        </w:tc>
        <w:tc>
          <w:tcPr>
            <w:tcW w:w="811" w:type="pct"/>
          </w:tcPr>
          <w:p w14:paraId="4B3219EE" w14:textId="0A5A64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2 bands DL with up to 2 bands UL into TS 38.101-3</w:t>
            </w:r>
          </w:p>
        </w:tc>
        <w:tc>
          <w:tcPr>
            <w:tcW w:w="515" w:type="pct"/>
          </w:tcPr>
          <w:p w14:paraId="5C19AAAF" w14:textId="48C090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5FB5D2A4" w14:textId="1E7517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D5EB9F7" w14:textId="0D0729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0716</w:t>
            </w:r>
          </w:p>
        </w:tc>
        <w:tc>
          <w:tcPr>
            <w:tcW w:w="294" w:type="pct"/>
          </w:tcPr>
          <w:p w14:paraId="1611112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CB9F2B" w14:textId="66DEAB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A60F95" w14:textId="076DE1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2B0B49A" w14:textId="1D7A2F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NR_CADC_R17_2BDL_xBUL</w:t>
            </w:r>
          </w:p>
        </w:tc>
        <w:tc>
          <w:tcPr>
            <w:tcW w:w="512" w:type="pct"/>
          </w:tcPr>
          <w:p w14:paraId="500D39E2" w14:textId="737F4C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4C36A3" w14:textId="77777777" w:rsidTr="003F23A7">
        <w:tc>
          <w:tcPr>
            <w:tcW w:w="586" w:type="pct"/>
          </w:tcPr>
          <w:p w14:paraId="03DC16CC" w14:textId="1DD8B7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R4-2208713</w:t>
            </w:r>
          </w:p>
        </w:tc>
        <w:tc>
          <w:tcPr>
            <w:tcW w:w="811" w:type="pct"/>
          </w:tcPr>
          <w:p w14:paraId="2D634B4E" w14:textId="1E0A2A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ENDC combinations for 3 bands DL with 3 bands UL into TS 38.101-3</w:t>
            </w:r>
          </w:p>
        </w:tc>
        <w:tc>
          <w:tcPr>
            <w:tcW w:w="515" w:type="pct"/>
          </w:tcPr>
          <w:p w14:paraId="554CCCD6" w14:textId="06FF28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7E5B12B4" w14:textId="05B342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6E98D90" w14:textId="49031B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0717</w:t>
            </w:r>
          </w:p>
        </w:tc>
        <w:tc>
          <w:tcPr>
            <w:tcW w:w="294" w:type="pct"/>
          </w:tcPr>
          <w:p w14:paraId="48E87EB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A511AAE" w14:textId="175417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479388A" w14:textId="10262F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97AC9DF" w14:textId="23F12E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DC_R17_xBLTE_yBNR_3DL3UL</w:t>
            </w:r>
          </w:p>
        </w:tc>
        <w:tc>
          <w:tcPr>
            <w:tcW w:w="512" w:type="pct"/>
          </w:tcPr>
          <w:p w14:paraId="669F2B47" w14:textId="768F18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6CEF7B5" w14:textId="77777777" w:rsidTr="003F23A7">
        <w:tc>
          <w:tcPr>
            <w:tcW w:w="586" w:type="pct"/>
          </w:tcPr>
          <w:p w14:paraId="37203C2D" w14:textId="6D018F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R4-2208716</w:t>
            </w:r>
          </w:p>
        </w:tc>
        <w:tc>
          <w:tcPr>
            <w:tcW w:w="811" w:type="pct"/>
          </w:tcPr>
          <w:p w14:paraId="6AB14B88" w14:textId="6FEB1C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DC of x bands (x=1,2,3) LTE inter-band CA (xDL1UL) and 3 bands NR inter-band CA (3DL1UL) into TS 38.101-3</w:t>
            </w:r>
          </w:p>
        </w:tc>
        <w:tc>
          <w:tcPr>
            <w:tcW w:w="515" w:type="pct"/>
          </w:tcPr>
          <w:p w14:paraId="2EABA1A9" w14:textId="29C0D0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09659089" w14:textId="65084E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8669DD5" w14:textId="0AAAC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0718</w:t>
            </w:r>
          </w:p>
        </w:tc>
        <w:tc>
          <w:tcPr>
            <w:tcW w:w="294" w:type="pct"/>
          </w:tcPr>
          <w:p w14:paraId="33C1A17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5CF93A" w14:textId="53B721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D1DE1E" w14:textId="337EC6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942F9A5" w14:textId="2186A3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DC_R17_xBLTE_3BNR_yDL2UL</w:t>
            </w:r>
          </w:p>
        </w:tc>
        <w:tc>
          <w:tcPr>
            <w:tcW w:w="512" w:type="pct"/>
          </w:tcPr>
          <w:p w14:paraId="096FF321" w14:textId="453045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E0C1148" w14:textId="77777777" w:rsidTr="003F23A7">
        <w:tc>
          <w:tcPr>
            <w:tcW w:w="586" w:type="pct"/>
          </w:tcPr>
          <w:p w14:paraId="420CC3FA" w14:textId="7FFFA2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R4-2209016</w:t>
            </w:r>
          </w:p>
        </w:tc>
        <w:tc>
          <w:tcPr>
            <w:tcW w:w="811" w:type="pct"/>
          </w:tcPr>
          <w:p w14:paraId="7EC72FC0" w14:textId="0D0E48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38.101-3: update of simultaneous RxTx capability for band combinations</w:t>
            </w:r>
          </w:p>
        </w:tc>
        <w:tc>
          <w:tcPr>
            <w:tcW w:w="515" w:type="pct"/>
          </w:tcPr>
          <w:p w14:paraId="3A7FC21A" w14:textId="77FADD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24621E8" w14:textId="6E1D7A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78F9F8A" w14:textId="7C0230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0719</w:t>
            </w:r>
          </w:p>
        </w:tc>
        <w:tc>
          <w:tcPr>
            <w:tcW w:w="294" w:type="pct"/>
          </w:tcPr>
          <w:p w14:paraId="0BE85E4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76A2C3" w14:textId="7B0BFE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4EF72C" w14:textId="161C8C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66D0EDA" w14:textId="604C11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30DFA00E" w14:textId="6137C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20351FD" w14:textId="77777777" w:rsidTr="003F23A7">
        <w:tc>
          <w:tcPr>
            <w:tcW w:w="586" w:type="pct"/>
          </w:tcPr>
          <w:p w14:paraId="713C36AF" w14:textId="646D2D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R4-2211349</w:t>
            </w:r>
          </w:p>
        </w:tc>
        <w:tc>
          <w:tcPr>
            <w:tcW w:w="811" w:type="pct"/>
          </w:tcPr>
          <w:p w14:paraId="2E0ACB31" w14:textId="4B86CC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38.101-3: update of simultaneous RxTx capability for band combinations</w:t>
            </w:r>
          </w:p>
        </w:tc>
        <w:tc>
          <w:tcPr>
            <w:tcW w:w="515" w:type="pct"/>
          </w:tcPr>
          <w:p w14:paraId="6F21D4C4" w14:textId="0D59DB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FEC455B" w14:textId="4B5147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62DB277" w14:textId="083663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0719</w:t>
            </w:r>
          </w:p>
        </w:tc>
        <w:tc>
          <w:tcPr>
            <w:tcW w:w="294" w:type="pct"/>
          </w:tcPr>
          <w:p w14:paraId="42244331" w14:textId="2991285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4327EFA" w14:textId="40C445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3DFDEF" w14:textId="449CC2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5438DBF" w14:textId="4CCE50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LTE_NR_Simult_RxTx-Core</w:t>
            </w:r>
          </w:p>
        </w:tc>
        <w:tc>
          <w:tcPr>
            <w:tcW w:w="512" w:type="pct"/>
          </w:tcPr>
          <w:p w14:paraId="0BA19CA6" w14:textId="2200C8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B45BC4" w14:textId="77777777" w:rsidTr="003F23A7">
        <w:tc>
          <w:tcPr>
            <w:tcW w:w="586" w:type="pct"/>
          </w:tcPr>
          <w:p w14:paraId="1E6F4EFC" w14:textId="55313C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R4-2209266</w:t>
            </w:r>
          </w:p>
        </w:tc>
        <w:tc>
          <w:tcPr>
            <w:tcW w:w="811" w:type="pct"/>
          </w:tcPr>
          <w:p w14:paraId="2F35CB4D" w14:textId="5CF393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5 bands inter-band CA into TS 38.101-3</w:t>
            </w:r>
          </w:p>
        </w:tc>
        <w:tc>
          <w:tcPr>
            <w:tcW w:w="515" w:type="pct"/>
          </w:tcPr>
          <w:p w14:paraId="3DC513D4" w14:textId="0762C7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C967119" w14:textId="7379ED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27DB80E" w14:textId="278D83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0720</w:t>
            </w:r>
          </w:p>
        </w:tc>
        <w:tc>
          <w:tcPr>
            <w:tcW w:w="294" w:type="pct"/>
          </w:tcPr>
          <w:p w14:paraId="6C0AC11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9F28B5" w14:textId="7B0C44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E9AA5B" w14:textId="20A5AA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E392F9E" w14:textId="0E777C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NR_CADC_R17_5BDL_xBUL-Core</w:t>
            </w:r>
          </w:p>
        </w:tc>
        <w:tc>
          <w:tcPr>
            <w:tcW w:w="512" w:type="pct"/>
          </w:tcPr>
          <w:p w14:paraId="42E4699C" w14:textId="18DF8F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F60AD60" w14:textId="77777777" w:rsidTr="003F23A7">
        <w:tc>
          <w:tcPr>
            <w:tcW w:w="586" w:type="pct"/>
          </w:tcPr>
          <w:p w14:paraId="620FE273" w14:textId="7AE80A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R4-2209268</w:t>
            </w:r>
          </w:p>
        </w:tc>
        <w:tc>
          <w:tcPr>
            <w:tcW w:w="811" w:type="pct"/>
          </w:tcPr>
          <w:p w14:paraId="166F5096" w14:textId="32E0F2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Introduction of completed  Dual Connectivity (DC) of x bands (x=1,2) LTE inter-band CA (xDL1UL) and 4 bands NR inter-band CA (4DL1UL) into TS 38.101-3</w:t>
            </w:r>
          </w:p>
        </w:tc>
        <w:tc>
          <w:tcPr>
            <w:tcW w:w="515" w:type="pct"/>
          </w:tcPr>
          <w:p w14:paraId="4773592B" w14:textId="7ACFD5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F3095D2" w14:textId="1237C1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75F072E6" w14:textId="7FF79D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0721</w:t>
            </w:r>
          </w:p>
        </w:tc>
        <w:tc>
          <w:tcPr>
            <w:tcW w:w="294" w:type="pct"/>
          </w:tcPr>
          <w:p w14:paraId="2474EB0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6A1130" w14:textId="597319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223281" w14:textId="2FB142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EF8776D" w14:textId="3E49A8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DC_R17_xBLTE_4BNR_yDL2UL-Core</w:t>
            </w:r>
          </w:p>
        </w:tc>
        <w:tc>
          <w:tcPr>
            <w:tcW w:w="512" w:type="pct"/>
          </w:tcPr>
          <w:p w14:paraId="6D0A4E09" w14:textId="2AC166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6525502" w14:textId="77777777" w:rsidTr="003F23A7">
        <w:tc>
          <w:tcPr>
            <w:tcW w:w="586" w:type="pct"/>
          </w:tcPr>
          <w:p w14:paraId="14C39A4D" w14:textId="0F940F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R4-2209316</w:t>
            </w:r>
          </w:p>
        </w:tc>
        <w:tc>
          <w:tcPr>
            <w:tcW w:w="811" w:type="pct"/>
          </w:tcPr>
          <w:p w14:paraId="2F033E23" w14:textId="3E184A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38.101-3 Rel-17: Corrections on band combinations for UE co-existence</w:t>
            </w:r>
          </w:p>
        </w:tc>
        <w:tc>
          <w:tcPr>
            <w:tcW w:w="515" w:type="pct"/>
          </w:tcPr>
          <w:p w14:paraId="2A73871A" w14:textId="44E1BB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2D12C7BD" w14:textId="22E59E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4856897" w14:textId="5DEFA2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0722</w:t>
            </w:r>
          </w:p>
        </w:tc>
        <w:tc>
          <w:tcPr>
            <w:tcW w:w="294" w:type="pct"/>
          </w:tcPr>
          <w:p w14:paraId="4D0A34E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9C9022" w14:textId="4D421A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5238BF" w14:textId="7C0725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57F3C4" w14:textId="392971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ENDC_UE_PC2_R17_NR_TDD</w:t>
            </w:r>
          </w:p>
        </w:tc>
        <w:tc>
          <w:tcPr>
            <w:tcW w:w="512" w:type="pct"/>
          </w:tcPr>
          <w:p w14:paraId="422F9420" w14:textId="05F26E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8DEE420" w14:textId="77777777" w:rsidTr="003F23A7">
        <w:tc>
          <w:tcPr>
            <w:tcW w:w="586" w:type="pct"/>
          </w:tcPr>
          <w:p w14:paraId="2F6A401D" w14:textId="19E2A7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R4-2209360</w:t>
            </w:r>
          </w:p>
        </w:tc>
        <w:tc>
          <w:tcPr>
            <w:tcW w:w="811" w:type="pct"/>
          </w:tcPr>
          <w:p w14:paraId="1A2A54DB" w14:textId="2753AB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38.101-1 to introduce the missing requirements for BCS4</w:t>
            </w:r>
          </w:p>
        </w:tc>
        <w:tc>
          <w:tcPr>
            <w:tcW w:w="515" w:type="pct"/>
          </w:tcPr>
          <w:p w14:paraId="65061180" w14:textId="4FEAA4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4DA4154" w14:textId="77B220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4090796" w14:textId="07A2CA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0723</w:t>
            </w:r>
          </w:p>
        </w:tc>
        <w:tc>
          <w:tcPr>
            <w:tcW w:w="294" w:type="pct"/>
          </w:tcPr>
          <w:p w14:paraId="5974D7B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835EBD" w14:textId="0B2C19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4D676C4" w14:textId="35CAB4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970BA8" w14:textId="3C8656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17A6E654" w14:textId="08AE0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7D8872C3" w14:textId="77777777" w:rsidTr="003F23A7">
        <w:tc>
          <w:tcPr>
            <w:tcW w:w="586" w:type="pct"/>
          </w:tcPr>
          <w:p w14:paraId="3543FBEC" w14:textId="76A797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R4-2209420</w:t>
            </w:r>
          </w:p>
        </w:tc>
        <w:tc>
          <w:tcPr>
            <w:tcW w:w="811" w:type="pct"/>
          </w:tcPr>
          <w:p w14:paraId="0C2451D2" w14:textId="166922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38.101-3 to clarify that BCS4 and BCS5 can't be reported together</w:t>
            </w:r>
          </w:p>
        </w:tc>
        <w:tc>
          <w:tcPr>
            <w:tcW w:w="515" w:type="pct"/>
          </w:tcPr>
          <w:p w14:paraId="6863AAE5" w14:textId="5A6592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2A00994" w14:textId="05B353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09C4C4E" w14:textId="4B8DDB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0724</w:t>
            </w:r>
          </w:p>
        </w:tc>
        <w:tc>
          <w:tcPr>
            <w:tcW w:w="294" w:type="pct"/>
          </w:tcPr>
          <w:p w14:paraId="6728287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A67A04" w14:textId="1C25C7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A391D1" w14:textId="707263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1DD8C4" w14:textId="6F6982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NR_BCS4-Core</w:t>
            </w:r>
          </w:p>
        </w:tc>
        <w:tc>
          <w:tcPr>
            <w:tcW w:w="512" w:type="pct"/>
          </w:tcPr>
          <w:p w14:paraId="6111A8E0" w14:textId="3DB233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26B5D66" w14:textId="77777777" w:rsidTr="003F23A7">
        <w:tc>
          <w:tcPr>
            <w:tcW w:w="586" w:type="pct"/>
          </w:tcPr>
          <w:p w14:paraId="52C1F708" w14:textId="4BEAEE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R4-2209548</w:t>
            </w:r>
          </w:p>
        </w:tc>
        <w:tc>
          <w:tcPr>
            <w:tcW w:w="811" w:type="pct"/>
          </w:tcPr>
          <w:p w14:paraId="762EBF93" w14:textId="0ED89C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new combinations LTE 3DL and one NR band</w:t>
            </w:r>
          </w:p>
        </w:tc>
        <w:tc>
          <w:tcPr>
            <w:tcW w:w="515" w:type="pct"/>
          </w:tcPr>
          <w:p w14:paraId="7A786A27" w14:textId="2704F6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88D4ED4" w14:textId="046DF6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016142C" w14:textId="09A8D7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0725</w:t>
            </w:r>
          </w:p>
        </w:tc>
        <w:tc>
          <w:tcPr>
            <w:tcW w:w="294" w:type="pct"/>
          </w:tcPr>
          <w:p w14:paraId="4A10D13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3841FF" w14:textId="2D4EB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487A86" w14:textId="3F9067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E914AEF" w14:textId="21E48A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DC_R17_3BLTE_1BNR_4DL2UL</w:t>
            </w:r>
          </w:p>
        </w:tc>
        <w:tc>
          <w:tcPr>
            <w:tcW w:w="512" w:type="pct"/>
          </w:tcPr>
          <w:p w14:paraId="36F4A504" w14:textId="579659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6D2CF7" w14:textId="77777777" w:rsidTr="003F23A7">
        <w:tc>
          <w:tcPr>
            <w:tcW w:w="586" w:type="pct"/>
          </w:tcPr>
          <w:p w14:paraId="16E3FE53" w14:textId="2762FA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R4-2209550</w:t>
            </w:r>
          </w:p>
        </w:tc>
        <w:tc>
          <w:tcPr>
            <w:tcW w:w="811" w:type="pct"/>
          </w:tcPr>
          <w:p w14:paraId="43A06E20" w14:textId="1B23EF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38.101-3 EN-DC PC2</w:t>
            </w:r>
          </w:p>
        </w:tc>
        <w:tc>
          <w:tcPr>
            <w:tcW w:w="515" w:type="pct"/>
          </w:tcPr>
          <w:p w14:paraId="7CAD8F66" w14:textId="4CABD8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9632ABA" w14:textId="77A4A7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C6ADFFC" w14:textId="02B842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0726</w:t>
            </w:r>
          </w:p>
        </w:tc>
        <w:tc>
          <w:tcPr>
            <w:tcW w:w="294" w:type="pct"/>
          </w:tcPr>
          <w:p w14:paraId="0B1FAC2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1C1355" w14:textId="71E7F8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51E8271" w14:textId="6B29F0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E7EE55F" w14:textId="42FC81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ENDC_PC2_R17_xLTE_yNR</w:t>
            </w:r>
          </w:p>
        </w:tc>
        <w:tc>
          <w:tcPr>
            <w:tcW w:w="512" w:type="pct"/>
          </w:tcPr>
          <w:p w14:paraId="05322975" w14:textId="6BF9F5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EEDD1F" w14:textId="77777777" w:rsidTr="003F23A7">
        <w:tc>
          <w:tcPr>
            <w:tcW w:w="586" w:type="pct"/>
          </w:tcPr>
          <w:p w14:paraId="173B7CD2" w14:textId="12A59D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R4-2209637</w:t>
            </w:r>
          </w:p>
        </w:tc>
        <w:tc>
          <w:tcPr>
            <w:tcW w:w="811" w:type="pct"/>
          </w:tcPr>
          <w:p w14:paraId="603047CC" w14:textId="7699A8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reflect the completed NR inter band CA DC combinations for 3 bands DL with 2 bands UL into TS 38.101-3</w:t>
            </w:r>
          </w:p>
        </w:tc>
        <w:tc>
          <w:tcPr>
            <w:tcW w:w="515" w:type="pct"/>
          </w:tcPr>
          <w:p w14:paraId="373F5033" w14:textId="7FE4E9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2F48E5F" w14:textId="0BDA81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4B067DD2" w14:textId="589428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0727</w:t>
            </w:r>
          </w:p>
        </w:tc>
        <w:tc>
          <w:tcPr>
            <w:tcW w:w="294" w:type="pct"/>
          </w:tcPr>
          <w:p w14:paraId="5315BAA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A77371" w14:textId="46DA23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045B71" w14:textId="39A315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434CA08" w14:textId="406F18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NR_CADC_R17_3BDL_2BUL</w:t>
            </w:r>
          </w:p>
        </w:tc>
        <w:tc>
          <w:tcPr>
            <w:tcW w:w="512" w:type="pct"/>
          </w:tcPr>
          <w:p w14:paraId="18374F6E" w14:textId="0116C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5740F1B" w14:textId="77777777" w:rsidTr="003F23A7">
        <w:tc>
          <w:tcPr>
            <w:tcW w:w="586" w:type="pct"/>
          </w:tcPr>
          <w:p w14:paraId="0DE2D0F9" w14:textId="307473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R4-2209921</w:t>
            </w:r>
          </w:p>
        </w:tc>
        <w:tc>
          <w:tcPr>
            <w:tcW w:w="811" w:type="pct"/>
          </w:tcPr>
          <w:p w14:paraId="5177A11F" w14:textId="7E6D7C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introduce new combinations of LTE 4band + NR 1band for TS 38.101-3</w:t>
            </w:r>
          </w:p>
        </w:tc>
        <w:tc>
          <w:tcPr>
            <w:tcW w:w="515" w:type="pct"/>
          </w:tcPr>
          <w:p w14:paraId="756CF2BB" w14:textId="494C4E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FA8F348" w14:textId="0F74EE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3F89FB08" w14:textId="13E679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0728</w:t>
            </w:r>
          </w:p>
        </w:tc>
        <w:tc>
          <w:tcPr>
            <w:tcW w:w="294" w:type="pct"/>
          </w:tcPr>
          <w:p w14:paraId="2B702EB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BCB691" w14:textId="0BE257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B47FDD" w14:textId="054917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29A1B0C" w14:textId="600549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DC_R17_4BLTE_1BNR_5DL2UL</w:t>
            </w:r>
          </w:p>
        </w:tc>
        <w:tc>
          <w:tcPr>
            <w:tcW w:w="512" w:type="pct"/>
          </w:tcPr>
          <w:p w14:paraId="7D0C8C6C" w14:textId="45DAD0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ACD4E80" w14:textId="77777777" w:rsidTr="003F23A7">
        <w:tc>
          <w:tcPr>
            <w:tcW w:w="586" w:type="pct"/>
          </w:tcPr>
          <w:p w14:paraId="569A3289" w14:textId="61497F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R4-2210109</w:t>
            </w:r>
          </w:p>
        </w:tc>
        <w:tc>
          <w:tcPr>
            <w:tcW w:w="811" w:type="pct"/>
          </w:tcPr>
          <w:p w14:paraId="74918CA8" w14:textId="5BBCC7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38.101-3 V16.11.0 on intra-band ULCA UL configurations</w:t>
            </w:r>
          </w:p>
        </w:tc>
        <w:tc>
          <w:tcPr>
            <w:tcW w:w="515" w:type="pct"/>
          </w:tcPr>
          <w:p w14:paraId="0ECDEF89" w14:textId="743B09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1" w:type="pct"/>
          </w:tcPr>
          <w:p w14:paraId="0D6B20D5" w14:textId="17D7D0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1D7387C" w14:textId="4D548A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0729</w:t>
            </w:r>
          </w:p>
        </w:tc>
        <w:tc>
          <w:tcPr>
            <w:tcW w:w="294" w:type="pct"/>
          </w:tcPr>
          <w:p w14:paraId="189ED43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406D1E" w14:textId="3F4AF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2A6ECA4" w14:textId="3AD3E0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8D13A20" w14:textId="6D617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DC_R16_1BLTE_1BNR_2DL2UL-Core</w:t>
            </w:r>
          </w:p>
        </w:tc>
        <w:tc>
          <w:tcPr>
            <w:tcW w:w="512" w:type="pct"/>
          </w:tcPr>
          <w:p w14:paraId="4DAFC2B4" w14:textId="4E4A2A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3EBF51E" w14:textId="77777777" w:rsidTr="003F23A7">
        <w:tc>
          <w:tcPr>
            <w:tcW w:w="586" w:type="pct"/>
          </w:tcPr>
          <w:p w14:paraId="1F6A4BE0" w14:textId="1E275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R4-2210199</w:t>
            </w:r>
          </w:p>
        </w:tc>
        <w:tc>
          <w:tcPr>
            <w:tcW w:w="811" w:type="pct"/>
          </w:tcPr>
          <w:p w14:paraId="4BED9C80" w14:textId="656E47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DC</w:t>
            </w:r>
          </w:p>
        </w:tc>
        <w:tc>
          <w:tcPr>
            <w:tcW w:w="515" w:type="pct"/>
          </w:tcPr>
          <w:p w14:paraId="7599C951" w14:textId="52BC0B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Vodafone, Deutsche Telekom, US Cellular, T-Mobile USA, AT&amp;T, China Unicom, NTT DOCOMO, INC., China Telecom, Nokia, Nokia Shanghai Bell, CableLabs</w:t>
            </w:r>
          </w:p>
        </w:tc>
        <w:tc>
          <w:tcPr>
            <w:tcW w:w="441" w:type="pct"/>
          </w:tcPr>
          <w:p w14:paraId="27CD1B11" w14:textId="130A2D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029431B9" w14:textId="089312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0730</w:t>
            </w:r>
          </w:p>
        </w:tc>
        <w:tc>
          <w:tcPr>
            <w:tcW w:w="294" w:type="pct"/>
          </w:tcPr>
          <w:p w14:paraId="0A4431D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37EDD3" w14:textId="0D3615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ABB2BF" w14:textId="6EDACA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EF54B17" w14:textId="5A9F8F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2" w:type="pct"/>
          </w:tcPr>
          <w:p w14:paraId="634E7504" w14:textId="364BEE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B91E2F2" w14:textId="77777777" w:rsidTr="003F23A7">
        <w:tc>
          <w:tcPr>
            <w:tcW w:w="586" w:type="pct"/>
          </w:tcPr>
          <w:p w14:paraId="7BAB093E" w14:textId="46BC26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R4-2210768</w:t>
            </w:r>
          </w:p>
        </w:tc>
        <w:tc>
          <w:tcPr>
            <w:tcW w:w="811" w:type="pct"/>
          </w:tcPr>
          <w:p w14:paraId="6B8E7AE5" w14:textId="3B2CF5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Increasing the maximum power limit for inter-band UL DC</w:t>
            </w:r>
          </w:p>
        </w:tc>
        <w:tc>
          <w:tcPr>
            <w:tcW w:w="515" w:type="pct"/>
          </w:tcPr>
          <w:p w14:paraId="540D8845" w14:textId="46E1BF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 Incorporated, Verizon, Vodafone, Deutsche Telekom, US Cellular, T-Mobile USA, AT&amp;T, China Unicom, NTT DOCOMO, INC., China Telecom, Nokia, Nokia Shanghai Bell, CableLabs</w:t>
            </w:r>
          </w:p>
        </w:tc>
        <w:tc>
          <w:tcPr>
            <w:tcW w:w="441" w:type="pct"/>
          </w:tcPr>
          <w:p w14:paraId="26319A42" w14:textId="5D699C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7F78BA0" w14:textId="37AF30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0730</w:t>
            </w:r>
          </w:p>
        </w:tc>
        <w:tc>
          <w:tcPr>
            <w:tcW w:w="294" w:type="pct"/>
          </w:tcPr>
          <w:p w14:paraId="4EB45510" w14:textId="56DA80B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7301BC7" w14:textId="178967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A6A0C0" w14:textId="0D4E53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271982E" w14:textId="10E7B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Power_Limit_CA_DC</w:t>
            </w:r>
          </w:p>
        </w:tc>
        <w:tc>
          <w:tcPr>
            <w:tcW w:w="512" w:type="pct"/>
          </w:tcPr>
          <w:p w14:paraId="2AE7D98E" w14:textId="23FC6E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CD621ED" w14:textId="77777777" w:rsidTr="003F23A7">
        <w:tc>
          <w:tcPr>
            <w:tcW w:w="586" w:type="pct"/>
          </w:tcPr>
          <w:p w14:paraId="539F43FA" w14:textId="5DE038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R4-2211173</w:t>
            </w:r>
          </w:p>
        </w:tc>
        <w:tc>
          <w:tcPr>
            <w:tcW w:w="811" w:type="pct"/>
          </w:tcPr>
          <w:p w14:paraId="1FFFC08A" w14:textId="7DE056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DMRS bundling for CA and DC</w:t>
            </w:r>
          </w:p>
        </w:tc>
        <w:tc>
          <w:tcPr>
            <w:tcW w:w="515" w:type="pct"/>
          </w:tcPr>
          <w:p w14:paraId="318A2522" w14:textId="226273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441" w:type="pct"/>
          </w:tcPr>
          <w:p w14:paraId="1BBF4945" w14:textId="35FE14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46A8D39" w14:textId="6F7147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0731</w:t>
            </w:r>
          </w:p>
        </w:tc>
        <w:tc>
          <w:tcPr>
            <w:tcW w:w="294" w:type="pct"/>
          </w:tcPr>
          <w:p w14:paraId="56B87D2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EA70D66" w14:textId="67D1E9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B9EB07" w14:textId="7AF0E2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C7A57D1" w14:textId="06302D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NR_cov_enh-Core</w:t>
            </w:r>
          </w:p>
        </w:tc>
        <w:tc>
          <w:tcPr>
            <w:tcW w:w="512" w:type="pct"/>
          </w:tcPr>
          <w:p w14:paraId="1C87B276" w14:textId="014B0E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C9D673" w14:textId="77777777" w:rsidTr="003F23A7">
        <w:tc>
          <w:tcPr>
            <w:tcW w:w="586" w:type="pct"/>
          </w:tcPr>
          <w:p w14:paraId="0E5C1219" w14:textId="5D34EC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R4-2208559</w:t>
            </w:r>
          </w:p>
        </w:tc>
        <w:tc>
          <w:tcPr>
            <w:tcW w:w="811" w:type="pct"/>
          </w:tcPr>
          <w:p w14:paraId="7D2EF5BC" w14:textId="52645B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introduction of completed DC of 2 bands LTE and 1 band NR from RAN4#103-e into TS 38.101-3</w:t>
            </w:r>
          </w:p>
        </w:tc>
        <w:tc>
          <w:tcPr>
            <w:tcW w:w="515" w:type="pct"/>
          </w:tcPr>
          <w:p w14:paraId="0D963765" w14:textId="6F0417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6D7C82D" w14:textId="0B0721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2F273FD0" w14:textId="2B91CA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0732</w:t>
            </w:r>
          </w:p>
        </w:tc>
        <w:tc>
          <w:tcPr>
            <w:tcW w:w="294" w:type="pct"/>
          </w:tcPr>
          <w:p w14:paraId="0FC7E3C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79511D" w14:textId="1317CD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296B87" w14:textId="134670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70ED10A" w14:textId="10438A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DC_R17_2BLTE_1BNR_3DL2UL</w:t>
            </w:r>
          </w:p>
        </w:tc>
        <w:tc>
          <w:tcPr>
            <w:tcW w:w="512" w:type="pct"/>
          </w:tcPr>
          <w:p w14:paraId="3E7669E9" w14:textId="0A36EC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CECE42D" w14:textId="77777777" w:rsidTr="003F23A7">
        <w:tc>
          <w:tcPr>
            <w:tcW w:w="586" w:type="pct"/>
          </w:tcPr>
          <w:p w14:paraId="65ED75EE" w14:textId="06FA68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R4-2211257</w:t>
            </w:r>
          </w:p>
        </w:tc>
        <w:tc>
          <w:tcPr>
            <w:tcW w:w="811" w:type="pct"/>
          </w:tcPr>
          <w:p w14:paraId="61D22598" w14:textId="4F772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(Rel-15)</w:t>
            </w:r>
          </w:p>
        </w:tc>
        <w:tc>
          <w:tcPr>
            <w:tcW w:w="515" w:type="pct"/>
          </w:tcPr>
          <w:p w14:paraId="55F914E7" w14:textId="29022E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4FA3D635" w14:textId="53C19D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5B5D857F" w14:textId="45BFAC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0733</w:t>
            </w:r>
          </w:p>
        </w:tc>
        <w:tc>
          <w:tcPr>
            <w:tcW w:w="294" w:type="pct"/>
          </w:tcPr>
          <w:p w14:paraId="2DD7359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300DF7" w14:textId="654CFD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2949F56" w14:textId="55A950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B18195" w14:textId="5B7FB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56C4F4B7" w14:textId="4D8BEF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8486EF7" w14:textId="77777777" w:rsidTr="003F23A7">
        <w:tc>
          <w:tcPr>
            <w:tcW w:w="586" w:type="pct"/>
          </w:tcPr>
          <w:p w14:paraId="71F440D6" w14:textId="5DD5BA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R4-2211258</w:t>
            </w:r>
          </w:p>
        </w:tc>
        <w:tc>
          <w:tcPr>
            <w:tcW w:w="811" w:type="pct"/>
          </w:tcPr>
          <w:p w14:paraId="426851CB" w14:textId="6B6524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(Rel-16)</w:t>
            </w:r>
          </w:p>
        </w:tc>
        <w:tc>
          <w:tcPr>
            <w:tcW w:w="515" w:type="pct"/>
          </w:tcPr>
          <w:p w14:paraId="3716C2EC" w14:textId="2240B6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F4099F8" w14:textId="27B619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6C5FAECF" w14:textId="100DA1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0734</w:t>
            </w:r>
          </w:p>
        </w:tc>
        <w:tc>
          <w:tcPr>
            <w:tcW w:w="294" w:type="pct"/>
          </w:tcPr>
          <w:p w14:paraId="2DC234C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70BB8C" w14:textId="75E70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5D7B53D" w14:textId="3A775E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F50B4AA" w14:textId="1060A6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262F8685" w14:textId="66F318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A40A98A" w14:textId="77777777" w:rsidTr="003F23A7">
        <w:tc>
          <w:tcPr>
            <w:tcW w:w="586" w:type="pct"/>
          </w:tcPr>
          <w:p w14:paraId="5C7A8EE1" w14:textId="6DB4DB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R4-2211259</w:t>
            </w:r>
          </w:p>
        </w:tc>
        <w:tc>
          <w:tcPr>
            <w:tcW w:w="811" w:type="pct"/>
          </w:tcPr>
          <w:p w14:paraId="64C823FB" w14:textId="4E5EBB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38.101-3 Maintenance (Rel-17)</w:t>
            </w:r>
          </w:p>
        </w:tc>
        <w:tc>
          <w:tcPr>
            <w:tcW w:w="515" w:type="pct"/>
          </w:tcPr>
          <w:p w14:paraId="6D1930A5" w14:textId="235A4E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A6C0952" w14:textId="5A8355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38.101-3</w:t>
            </w:r>
          </w:p>
        </w:tc>
        <w:tc>
          <w:tcPr>
            <w:tcW w:w="368" w:type="pct"/>
          </w:tcPr>
          <w:p w14:paraId="1DAE97D6" w14:textId="7B8076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0735</w:t>
            </w:r>
          </w:p>
        </w:tc>
        <w:tc>
          <w:tcPr>
            <w:tcW w:w="294" w:type="pct"/>
          </w:tcPr>
          <w:p w14:paraId="4E03A8C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6E0745" w14:textId="0A4017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19D862" w14:textId="57C0D9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78ED3E2" w14:textId="1C5318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1D636C5B" w14:textId="3AE06F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832AE1" w14:textId="77777777" w:rsidTr="003F23A7">
        <w:tc>
          <w:tcPr>
            <w:tcW w:w="586" w:type="pct"/>
          </w:tcPr>
          <w:p w14:paraId="2719CCB3" w14:textId="5610C5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R4-2208079</w:t>
            </w:r>
          </w:p>
        </w:tc>
        <w:tc>
          <w:tcPr>
            <w:tcW w:w="811" w:type="pct"/>
          </w:tcPr>
          <w:p w14:paraId="23CEC054" w14:textId="5C69BF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FR2 HST UE demodulation requirement for TS 38.101-4</w:t>
            </w:r>
          </w:p>
        </w:tc>
        <w:tc>
          <w:tcPr>
            <w:tcW w:w="515" w:type="pct"/>
          </w:tcPr>
          <w:p w14:paraId="4DB50D10" w14:textId="5FDB85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35C301A5" w14:textId="038CD6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522E0D3" w14:textId="4D100F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0282</w:t>
            </w:r>
          </w:p>
        </w:tc>
        <w:tc>
          <w:tcPr>
            <w:tcW w:w="294" w:type="pct"/>
          </w:tcPr>
          <w:p w14:paraId="7617B5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A92733" w14:textId="7C3656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2517452" w14:textId="4BB3D4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9E82862" w14:textId="4CDA83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2" w:type="pct"/>
          </w:tcPr>
          <w:p w14:paraId="4A621317" w14:textId="75EF3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AAFF1A8" w14:textId="77777777" w:rsidTr="003F23A7">
        <w:tc>
          <w:tcPr>
            <w:tcW w:w="586" w:type="pct"/>
          </w:tcPr>
          <w:p w14:paraId="2A322F39" w14:textId="4AD6A4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R4-2208508</w:t>
            </w:r>
          </w:p>
        </w:tc>
        <w:tc>
          <w:tcPr>
            <w:tcW w:w="811" w:type="pct"/>
          </w:tcPr>
          <w:p w14:paraId="624A64E3" w14:textId="277A66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PDSCH requirements for HST-SFN CA requirements for 4Rx</w:t>
            </w:r>
          </w:p>
        </w:tc>
        <w:tc>
          <w:tcPr>
            <w:tcW w:w="515" w:type="pct"/>
          </w:tcPr>
          <w:p w14:paraId="5B0D47BB" w14:textId="1DBE5B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2785C706" w14:textId="2AC3D4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5230EED8" w14:textId="35BF0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0283</w:t>
            </w:r>
          </w:p>
        </w:tc>
        <w:tc>
          <w:tcPr>
            <w:tcW w:w="294" w:type="pct"/>
          </w:tcPr>
          <w:p w14:paraId="3A47C1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DC85DE8" w14:textId="7D0D6C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AC78E75" w14:textId="07048B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B0FE0A" w14:textId="54731B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650E8FCF" w14:textId="5EF4A3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045F6C2" w14:textId="77777777" w:rsidTr="003F23A7">
        <w:tc>
          <w:tcPr>
            <w:tcW w:w="586" w:type="pct"/>
          </w:tcPr>
          <w:p w14:paraId="2383AD57" w14:textId="37183B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R4-2210905</w:t>
            </w:r>
          </w:p>
        </w:tc>
        <w:tc>
          <w:tcPr>
            <w:tcW w:w="811" w:type="pct"/>
          </w:tcPr>
          <w:p w14:paraId="0D9D9A21" w14:textId="37B750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PDSCH requirements for HST-SFN CA requirements for 4Rx</w:t>
            </w:r>
          </w:p>
        </w:tc>
        <w:tc>
          <w:tcPr>
            <w:tcW w:w="515" w:type="pct"/>
          </w:tcPr>
          <w:p w14:paraId="722EAE50" w14:textId="0E910A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03E23A76" w14:textId="6D57DF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8E97D0A" w14:textId="5F2B84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0283</w:t>
            </w:r>
          </w:p>
        </w:tc>
        <w:tc>
          <w:tcPr>
            <w:tcW w:w="294" w:type="pct"/>
          </w:tcPr>
          <w:p w14:paraId="506E96A3" w14:textId="2395473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95D949" w14:textId="30DABC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BD98D7" w14:textId="526C8D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C9D4958" w14:textId="296BCE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19139BA0" w14:textId="27E8F5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E97B7D0" w14:textId="77777777" w:rsidTr="003F23A7">
        <w:tc>
          <w:tcPr>
            <w:tcW w:w="586" w:type="pct"/>
          </w:tcPr>
          <w:p w14:paraId="2532F504" w14:textId="2D7381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R4-2208532</w:t>
            </w:r>
          </w:p>
        </w:tc>
        <w:tc>
          <w:tcPr>
            <w:tcW w:w="811" w:type="pct"/>
          </w:tcPr>
          <w:p w14:paraId="2EEE557F" w14:textId="433CD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PDSCH requirements for HST-972 and TDLC300-600</w:t>
            </w:r>
          </w:p>
        </w:tc>
        <w:tc>
          <w:tcPr>
            <w:tcW w:w="515" w:type="pct"/>
          </w:tcPr>
          <w:p w14:paraId="0852C813" w14:textId="11499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6AD239B2" w14:textId="501CE8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DFC55BB" w14:textId="001632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0284</w:t>
            </w:r>
          </w:p>
        </w:tc>
        <w:tc>
          <w:tcPr>
            <w:tcW w:w="294" w:type="pct"/>
          </w:tcPr>
          <w:p w14:paraId="7471A85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5427C3" w14:textId="6E9563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02863DFC" w14:textId="742884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3048D5D" w14:textId="5174AE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512" w:type="pct"/>
          </w:tcPr>
          <w:p w14:paraId="10B0180F" w14:textId="0456CC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2E2ECF77" w14:textId="77777777" w:rsidTr="003F23A7">
        <w:tc>
          <w:tcPr>
            <w:tcW w:w="586" w:type="pct"/>
          </w:tcPr>
          <w:p w14:paraId="3FD5C8D5" w14:textId="54D9C7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R4-2208533</w:t>
            </w:r>
          </w:p>
        </w:tc>
        <w:tc>
          <w:tcPr>
            <w:tcW w:w="811" w:type="pct"/>
          </w:tcPr>
          <w:p w14:paraId="0786674D" w14:textId="41C06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PDSCH requirements for HST-972 and TDLC300-600</w:t>
            </w:r>
          </w:p>
        </w:tc>
        <w:tc>
          <w:tcPr>
            <w:tcW w:w="515" w:type="pct"/>
          </w:tcPr>
          <w:p w14:paraId="4A35B93B" w14:textId="0E0AAC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0A0FF87C" w14:textId="4A76DD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1BC5DAD" w14:textId="4D1EC6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0285</w:t>
            </w:r>
          </w:p>
        </w:tc>
        <w:tc>
          <w:tcPr>
            <w:tcW w:w="294" w:type="pct"/>
          </w:tcPr>
          <w:p w14:paraId="52628B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858C3E" w14:textId="30B82A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61E684" w14:textId="2432C4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DD50E13" w14:textId="4AB721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NR_HST-Perf</w:t>
            </w:r>
          </w:p>
        </w:tc>
        <w:tc>
          <w:tcPr>
            <w:tcW w:w="512" w:type="pct"/>
          </w:tcPr>
          <w:p w14:paraId="5189CA9D" w14:textId="6E86AB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6DAB4F3" w14:textId="77777777" w:rsidTr="003F23A7">
        <w:tc>
          <w:tcPr>
            <w:tcW w:w="586" w:type="pct"/>
          </w:tcPr>
          <w:p w14:paraId="6BF0A278" w14:textId="3F5CBF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R4-2209828</w:t>
            </w:r>
          </w:p>
        </w:tc>
        <w:tc>
          <w:tcPr>
            <w:tcW w:w="811" w:type="pct"/>
          </w:tcPr>
          <w:p w14:paraId="0995B4AE" w14:textId="642290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BigCR for IRC for intra cell inter user MMSE receiver requirements</w:t>
            </w:r>
          </w:p>
        </w:tc>
        <w:tc>
          <w:tcPr>
            <w:tcW w:w="515" w:type="pct"/>
          </w:tcPr>
          <w:p w14:paraId="4F413E04" w14:textId="1D1282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4F5123F" w14:textId="6A2AC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8C9B8DB" w14:textId="058196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0286</w:t>
            </w:r>
          </w:p>
        </w:tc>
        <w:tc>
          <w:tcPr>
            <w:tcW w:w="294" w:type="pct"/>
          </w:tcPr>
          <w:p w14:paraId="0DC5655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CE0596" w14:textId="576C62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B927CE" w14:textId="7419C2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438DB48" w14:textId="1B56F3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2" w:type="pct"/>
          </w:tcPr>
          <w:p w14:paraId="24414402" w14:textId="71B92E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11F320ED" w14:textId="77777777" w:rsidTr="003F23A7">
        <w:tc>
          <w:tcPr>
            <w:tcW w:w="586" w:type="pct"/>
          </w:tcPr>
          <w:p w14:paraId="2C2740DD" w14:textId="3742E8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R4-2210652</w:t>
            </w:r>
          </w:p>
        </w:tc>
        <w:tc>
          <w:tcPr>
            <w:tcW w:w="811" w:type="pct"/>
          </w:tcPr>
          <w:p w14:paraId="78F020E5" w14:textId="1CCD57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38.101-4: Introduction of FR1 1024QAM UE demodulation and CQI reporting requirements</w:t>
            </w:r>
          </w:p>
        </w:tc>
        <w:tc>
          <w:tcPr>
            <w:tcW w:w="515" w:type="pct"/>
          </w:tcPr>
          <w:p w14:paraId="2F2ADD64" w14:textId="0CA756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A7C03E5" w14:textId="0AA436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22AE355F" w14:textId="58BB87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0287</w:t>
            </w:r>
          </w:p>
        </w:tc>
        <w:tc>
          <w:tcPr>
            <w:tcW w:w="294" w:type="pct"/>
          </w:tcPr>
          <w:p w14:paraId="104234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E265A2" w14:textId="2D58FB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661D37D" w14:textId="49B5A7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1FB41DF" w14:textId="58EAD4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0F1ACB3A" w14:textId="43E8DB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C032DDF" w14:textId="77777777" w:rsidTr="003F23A7">
        <w:tc>
          <w:tcPr>
            <w:tcW w:w="586" w:type="pct"/>
          </w:tcPr>
          <w:p w14:paraId="184AADA5" w14:textId="0103B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R4-2211303</w:t>
            </w:r>
          </w:p>
        </w:tc>
        <w:tc>
          <w:tcPr>
            <w:tcW w:w="811" w:type="pct"/>
          </w:tcPr>
          <w:p w14:paraId="03F461FF" w14:textId="0588E6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(Rel-15, CAT F)</w:t>
            </w:r>
          </w:p>
        </w:tc>
        <w:tc>
          <w:tcPr>
            <w:tcW w:w="515" w:type="pct"/>
          </w:tcPr>
          <w:p w14:paraId="516018F3" w14:textId="6FF85C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1" w:type="pct"/>
          </w:tcPr>
          <w:p w14:paraId="6EAA0DA6" w14:textId="25FC1D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0CDA7E50" w14:textId="541137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0288</w:t>
            </w:r>
          </w:p>
        </w:tc>
        <w:tc>
          <w:tcPr>
            <w:tcW w:w="294" w:type="pct"/>
          </w:tcPr>
          <w:p w14:paraId="352C70D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4F1E7A3" w14:textId="3399F2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F501189" w14:textId="33FB0B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BD8CE2" w14:textId="40F226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BD2AB51" w14:textId="24B2FE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69F018E" w14:textId="77777777" w:rsidTr="003F23A7">
        <w:tc>
          <w:tcPr>
            <w:tcW w:w="586" w:type="pct"/>
          </w:tcPr>
          <w:p w14:paraId="3551075F" w14:textId="6D0B59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R4-2211304</w:t>
            </w:r>
          </w:p>
        </w:tc>
        <w:tc>
          <w:tcPr>
            <w:tcW w:w="811" w:type="pct"/>
          </w:tcPr>
          <w:p w14:paraId="00948D80" w14:textId="677A8C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(Rel-16, CAT F)</w:t>
            </w:r>
          </w:p>
        </w:tc>
        <w:tc>
          <w:tcPr>
            <w:tcW w:w="515" w:type="pct"/>
          </w:tcPr>
          <w:p w14:paraId="5E050DA3" w14:textId="637731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1" w:type="pct"/>
          </w:tcPr>
          <w:p w14:paraId="02E91184" w14:textId="6EA7E8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4251B817" w14:textId="3A7DB8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0289</w:t>
            </w:r>
          </w:p>
        </w:tc>
        <w:tc>
          <w:tcPr>
            <w:tcW w:w="294" w:type="pct"/>
          </w:tcPr>
          <w:p w14:paraId="54101A9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D98B65" w14:textId="041809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CC5686D" w14:textId="29231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C43E30E" w14:textId="430132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NR_L1enh_URLLC-perf, 5G_V2X_NRSL-Perf, NR_HST-Perf, NR_perf_enh-Perf</w:t>
            </w:r>
          </w:p>
        </w:tc>
        <w:tc>
          <w:tcPr>
            <w:tcW w:w="512" w:type="pct"/>
          </w:tcPr>
          <w:p w14:paraId="336A7889" w14:textId="200A90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E3487C1" w14:textId="77777777" w:rsidTr="003F23A7">
        <w:tc>
          <w:tcPr>
            <w:tcW w:w="586" w:type="pct"/>
          </w:tcPr>
          <w:p w14:paraId="3C067F62" w14:textId="2048EE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R4-2211305</w:t>
            </w:r>
          </w:p>
        </w:tc>
        <w:tc>
          <w:tcPr>
            <w:tcW w:w="811" w:type="pct"/>
          </w:tcPr>
          <w:p w14:paraId="6051AEFD" w14:textId="28E5FF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38.101-4 Maintenance (Rel-17, CAT A)</w:t>
            </w:r>
          </w:p>
        </w:tc>
        <w:tc>
          <w:tcPr>
            <w:tcW w:w="515" w:type="pct"/>
          </w:tcPr>
          <w:p w14:paraId="38B2F854" w14:textId="1A9611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Samsung</w:t>
            </w:r>
          </w:p>
        </w:tc>
        <w:tc>
          <w:tcPr>
            <w:tcW w:w="441" w:type="pct"/>
          </w:tcPr>
          <w:p w14:paraId="44ED6EE1" w14:textId="0A361F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63C388B3" w14:textId="59612B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0290</w:t>
            </w:r>
          </w:p>
        </w:tc>
        <w:tc>
          <w:tcPr>
            <w:tcW w:w="294" w:type="pct"/>
          </w:tcPr>
          <w:p w14:paraId="5F60287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FE7871" w14:textId="7FDA84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5F3488" w14:textId="7D166C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E6F2910" w14:textId="60460D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NR_L1enh_URLLC-perf, 5G_V2X_NRSL-Perf, NR_HST-Perf, NR_perf_enh-Perf</w:t>
            </w:r>
          </w:p>
        </w:tc>
        <w:tc>
          <w:tcPr>
            <w:tcW w:w="512" w:type="pct"/>
          </w:tcPr>
          <w:p w14:paraId="498714C4" w14:textId="7A8102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E66A688" w14:textId="77777777" w:rsidTr="003F23A7">
        <w:tc>
          <w:tcPr>
            <w:tcW w:w="586" w:type="pct"/>
          </w:tcPr>
          <w:p w14:paraId="5CBDA4E0" w14:textId="530F93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R4-2211328</w:t>
            </w:r>
          </w:p>
        </w:tc>
        <w:tc>
          <w:tcPr>
            <w:tcW w:w="811" w:type="pct"/>
          </w:tcPr>
          <w:p w14:paraId="726B1A1C" w14:textId="178C76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38.101-4: Introduction of FR1 HST demodulation requirements</w:t>
            </w:r>
          </w:p>
        </w:tc>
        <w:tc>
          <w:tcPr>
            <w:tcW w:w="515" w:type="pct"/>
          </w:tcPr>
          <w:p w14:paraId="11D5A43A" w14:textId="02AA6B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4C0A08E1" w14:textId="5EFA7C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38038857" w14:textId="4A8AC0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0291</w:t>
            </w:r>
          </w:p>
        </w:tc>
        <w:tc>
          <w:tcPr>
            <w:tcW w:w="294" w:type="pct"/>
          </w:tcPr>
          <w:p w14:paraId="7A923AF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ECC289" w14:textId="4814DE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EFF396" w14:textId="63BB2C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6097F6" w14:textId="1E9706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0FB28360" w14:textId="22EEE8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1E1C1EE" w14:textId="77777777" w:rsidTr="003F23A7">
        <w:tc>
          <w:tcPr>
            <w:tcW w:w="586" w:type="pct"/>
          </w:tcPr>
          <w:p w14:paraId="7FD7594B" w14:textId="6CD980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R4-2211331</w:t>
            </w:r>
          </w:p>
        </w:tc>
        <w:tc>
          <w:tcPr>
            <w:tcW w:w="811" w:type="pct"/>
          </w:tcPr>
          <w:p w14:paraId="03898471" w14:textId="6F3130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inter-cell MMSE-IRC</w:t>
            </w:r>
          </w:p>
        </w:tc>
        <w:tc>
          <w:tcPr>
            <w:tcW w:w="515" w:type="pct"/>
          </w:tcPr>
          <w:p w14:paraId="4DAA8FA2" w14:textId="4D23F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2355169D" w14:textId="76D7C2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38.101-4</w:t>
            </w:r>
          </w:p>
        </w:tc>
        <w:tc>
          <w:tcPr>
            <w:tcW w:w="368" w:type="pct"/>
          </w:tcPr>
          <w:p w14:paraId="125159EF" w14:textId="4E43FC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0292</w:t>
            </w:r>
          </w:p>
        </w:tc>
        <w:tc>
          <w:tcPr>
            <w:tcW w:w="294" w:type="pct"/>
          </w:tcPr>
          <w:p w14:paraId="55F3D19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BC1DF8" w14:textId="213C64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D66898" w14:textId="24F77D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8775D38" w14:textId="4594CA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NR_demod_enh2-Perf</w:t>
            </w:r>
          </w:p>
        </w:tc>
        <w:tc>
          <w:tcPr>
            <w:tcW w:w="512" w:type="pct"/>
          </w:tcPr>
          <w:p w14:paraId="46400A8E" w14:textId="782182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7EE821" w14:textId="77777777" w:rsidTr="003F23A7">
        <w:tc>
          <w:tcPr>
            <w:tcW w:w="586" w:type="pct"/>
          </w:tcPr>
          <w:p w14:paraId="4833B096" w14:textId="329C07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R4-2208078</w:t>
            </w:r>
          </w:p>
        </w:tc>
        <w:tc>
          <w:tcPr>
            <w:tcW w:w="811" w:type="pct"/>
          </w:tcPr>
          <w:p w14:paraId="020A3F9D" w14:textId="26D173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FR2 HST BS demodulation requirement for TS 38.104</w:t>
            </w:r>
          </w:p>
        </w:tc>
        <w:tc>
          <w:tcPr>
            <w:tcW w:w="515" w:type="pct"/>
          </w:tcPr>
          <w:p w14:paraId="5E372AB2" w14:textId="4C408E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056DE582" w14:textId="63AAE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40A537D" w14:textId="2F4E4C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0379</w:t>
            </w:r>
          </w:p>
        </w:tc>
        <w:tc>
          <w:tcPr>
            <w:tcW w:w="294" w:type="pct"/>
          </w:tcPr>
          <w:p w14:paraId="7B31C32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F182906" w14:textId="69CC5A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EAA938" w14:textId="5FC7DE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16A7B3E" w14:textId="11A26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2" w:type="pct"/>
          </w:tcPr>
          <w:p w14:paraId="1D06F8AE" w14:textId="1F0834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5A032A4" w14:textId="77777777" w:rsidTr="003F23A7">
        <w:tc>
          <w:tcPr>
            <w:tcW w:w="586" w:type="pct"/>
          </w:tcPr>
          <w:p w14:paraId="20E10BC2" w14:textId="6DC363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R4-2208897</w:t>
            </w:r>
          </w:p>
        </w:tc>
        <w:tc>
          <w:tcPr>
            <w:tcW w:w="811" w:type="pct"/>
          </w:tcPr>
          <w:p w14:paraId="748CE11F" w14:textId="7BDB0E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Tx requirements: RMR 900MHz band introduction</w:t>
            </w:r>
          </w:p>
        </w:tc>
        <w:tc>
          <w:tcPr>
            <w:tcW w:w="515" w:type="pct"/>
          </w:tcPr>
          <w:p w14:paraId="5BA565AF" w14:textId="1DC8DA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33ADB7D" w14:textId="3D69FD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4034059" w14:textId="261BDF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294" w:type="pct"/>
          </w:tcPr>
          <w:p w14:paraId="7BC86C9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FA1FDD" w14:textId="1666F1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A540D1" w14:textId="065456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EB48278" w14:textId="6C8240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2DFE08B1" w14:textId="5BE875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73448EC" w14:textId="77777777" w:rsidTr="003F23A7">
        <w:tc>
          <w:tcPr>
            <w:tcW w:w="586" w:type="pct"/>
          </w:tcPr>
          <w:p w14:paraId="2DD6D5D9" w14:textId="0BDE5D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R4-2210885</w:t>
            </w:r>
          </w:p>
        </w:tc>
        <w:tc>
          <w:tcPr>
            <w:tcW w:w="811" w:type="pct"/>
          </w:tcPr>
          <w:p w14:paraId="25D6B017" w14:textId="6CC05F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38.104 - Tx requirements: RMR 900MHz band introduction</w:t>
            </w:r>
          </w:p>
        </w:tc>
        <w:tc>
          <w:tcPr>
            <w:tcW w:w="515" w:type="pct"/>
          </w:tcPr>
          <w:p w14:paraId="382E160F" w14:textId="2B1030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B10FDA9" w14:textId="27316C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5E02FC9" w14:textId="2E2329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0380</w:t>
            </w:r>
          </w:p>
        </w:tc>
        <w:tc>
          <w:tcPr>
            <w:tcW w:w="294" w:type="pct"/>
          </w:tcPr>
          <w:p w14:paraId="7496015E" w14:textId="1604883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9BF5AB3" w14:textId="46EB1A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076010" w14:textId="445502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EFD3A41" w14:textId="0C549F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73B08D93" w14:textId="257CDC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7A9914E" w14:textId="77777777" w:rsidTr="003F23A7">
        <w:tc>
          <w:tcPr>
            <w:tcW w:w="586" w:type="pct"/>
          </w:tcPr>
          <w:p w14:paraId="71BDCAF2" w14:textId="5F3821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R4-2208903</w:t>
            </w:r>
          </w:p>
        </w:tc>
        <w:tc>
          <w:tcPr>
            <w:tcW w:w="811" w:type="pct"/>
          </w:tcPr>
          <w:p w14:paraId="191F927D" w14:textId="07764F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38.104: Adding channel BW support in existing NR bands</w:t>
            </w:r>
          </w:p>
        </w:tc>
        <w:tc>
          <w:tcPr>
            <w:tcW w:w="515" w:type="pct"/>
          </w:tcPr>
          <w:p w14:paraId="6B438087" w14:textId="60E335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7A6A0F3" w14:textId="07832D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E793EF3" w14:textId="4E7CB1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0381</w:t>
            </w:r>
          </w:p>
        </w:tc>
        <w:tc>
          <w:tcPr>
            <w:tcW w:w="294" w:type="pct"/>
          </w:tcPr>
          <w:p w14:paraId="3C70E4B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20324CF" w14:textId="20A999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A7FB5B" w14:textId="256C0F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062A9F4" w14:textId="3DA014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</w:t>
            </w:r>
          </w:p>
        </w:tc>
        <w:tc>
          <w:tcPr>
            <w:tcW w:w="512" w:type="pct"/>
          </w:tcPr>
          <w:p w14:paraId="341EAB97" w14:textId="412C9B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B4A0D98" w14:textId="77777777" w:rsidTr="003F23A7">
        <w:tc>
          <w:tcPr>
            <w:tcW w:w="586" w:type="pct"/>
          </w:tcPr>
          <w:p w14:paraId="766B56B8" w14:textId="42F867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R4-2209532</w:t>
            </w:r>
          </w:p>
        </w:tc>
        <w:tc>
          <w:tcPr>
            <w:tcW w:w="811" w:type="pct"/>
          </w:tcPr>
          <w:p w14:paraId="0EEAB7E0" w14:textId="4E9ACC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n100 (system parameters)</w:t>
            </w:r>
          </w:p>
        </w:tc>
        <w:tc>
          <w:tcPr>
            <w:tcW w:w="515" w:type="pct"/>
          </w:tcPr>
          <w:p w14:paraId="5D9CB68F" w14:textId="23A3B8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0146FE7" w14:textId="5AEA89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0B15D699" w14:textId="72A517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294" w:type="pct"/>
          </w:tcPr>
          <w:p w14:paraId="5FD671B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D553EB" w14:textId="428415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01416D" w14:textId="603A5E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237D161" w14:textId="3A5447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62686DD2" w14:textId="4E3690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A648B0E" w14:textId="77777777" w:rsidTr="003F23A7">
        <w:tc>
          <w:tcPr>
            <w:tcW w:w="586" w:type="pct"/>
          </w:tcPr>
          <w:p w14:paraId="101317DF" w14:textId="5E3789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R4-2210887</w:t>
            </w:r>
          </w:p>
        </w:tc>
        <w:tc>
          <w:tcPr>
            <w:tcW w:w="811" w:type="pct"/>
          </w:tcPr>
          <w:p w14:paraId="47877990" w14:textId="138FBA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38.104 on introduction of n100 (system parameters)</w:t>
            </w:r>
          </w:p>
        </w:tc>
        <w:tc>
          <w:tcPr>
            <w:tcW w:w="515" w:type="pct"/>
          </w:tcPr>
          <w:p w14:paraId="334F61F4" w14:textId="0C035F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76DA2EA" w14:textId="786B1B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40F933F" w14:textId="4011C9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0382</w:t>
            </w:r>
          </w:p>
        </w:tc>
        <w:tc>
          <w:tcPr>
            <w:tcW w:w="294" w:type="pct"/>
          </w:tcPr>
          <w:p w14:paraId="3490A01E" w14:textId="0578F8A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B5B7CA3" w14:textId="0CE8C7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C9359B" w14:textId="59471F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51A6496" w14:textId="187F2C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309189E9" w14:textId="61D787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704D486" w14:textId="77777777" w:rsidTr="003F23A7">
        <w:tc>
          <w:tcPr>
            <w:tcW w:w="586" w:type="pct"/>
          </w:tcPr>
          <w:p w14:paraId="5206C31C" w14:textId="2F59DF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R4-2209582</w:t>
            </w:r>
          </w:p>
        </w:tc>
        <w:tc>
          <w:tcPr>
            <w:tcW w:w="811" w:type="pct"/>
          </w:tcPr>
          <w:p w14:paraId="6877F358" w14:textId="25D40B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the introduction of 6425-7125MHz</w:t>
            </w:r>
          </w:p>
        </w:tc>
        <w:tc>
          <w:tcPr>
            <w:tcW w:w="515" w:type="pct"/>
          </w:tcPr>
          <w:p w14:paraId="5CBF5F91" w14:textId="52C470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34C22D65" w14:textId="551D0B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8544EDD" w14:textId="565DC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294" w:type="pct"/>
          </w:tcPr>
          <w:p w14:paraId="75623F9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2E4C63" w14:textId="6611B8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354535" w14:textId="50D71F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2ACFAE3" w14:textId="67DBD7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5121C163" w14:textId="77D9EA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D671C49" w14:textId="77777777" w:rsidTr="003F23A7">
        <w:tc>
          <w:tcPr>
            <w:tcW w:w="586" w:type="pct"/>
          </w:tcPr>
          <w:p w14:paraId="30651394" w14:textId="37B4ED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R4-2210740</w:t>
            </w:r>
          </w:p>
        </w:tc>
        <w:tc>
          <w:tcPr>
            <w:tcW w:w="811" w:type="pct"/>
          </w:tcPr>
          <w:p w14:paraId="30ACE936" w14:textId="331727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TS38.104 the introduction of 6425-7125MHz</w:t>
            </w:r>
          </w:p>
        </w:tc>
        <w:tc>
          <w:tcPr>
            <w:tcW w:w="515" w:type="pct"/>
          </w:tcPr>
          <w:p w14:paraId="747B8B4A" w14:textId="1A5B29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429B8B72" w14:textId="365284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4416E1A" w14:textId="16B163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0383</w:t>
            </w:r>
          </w:p>
        </w:tc>
        <w:tc>
          <w:tcPr>
            <w:tcW w:w="294" w:type="pct"/>
          </w:tcPr>
          <w:p w14:paraId="3D29C58B" w14:textId="2E340FC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68C4722" w14:textId="1E4D05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918A77" w14:textId="0BE372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079CA07" w14:textId="2FB1E5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1B483D5F" w14:textId="56AFFD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3AB4FBA" w14:textId="77777777" w:rsidTr="003F23A7">
        <w:tc>
          <w:tcPr>
            <w:tcW w:w="586" w:type="pct"/>
          </w:tcPr>
          <w:p w14:paraId="7507A3CD" w14:textId="1E1E75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R4-2210641</w:t>
            </w:r>
          </w:p>
        </w:tc>
        <w:tc>
          <w:tcPr>
            <w:tcW w:w="811" w:type="pct"/>
          </w:tcPr>
          <w:p w14:paraId="4123D5D3" w14:textId="119359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38.104 for Rel-17 NR extension up to 71 GHz introduction</w:t>
            </w:r>
          </w:p>
        </w:tc>
        <w:tc>
          <w:tcPr>
            <w:tcW w:w="515" w:type="pct"/>
          </w:tcPr>
          <w:p w14:paraId="16CEDE4A" w14:textId="5CED10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932802C" w14:textId="0DACEA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416BCFCE" w14:textId="3DB089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0384</w:t>
            </w:r>
          </w:p>
        </w:tc>
        <w:tc>
          <w:tcPr>
            <w:tcW w:w="294" w:type="pct"/>
          </w:tcPr>
          <w:p w14:paraId="600FF80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AB682E" w14:textId="38A393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DC890AA" w14:textId="766641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262AF70" w14:textId="4BEB8E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2" w:type="pct"/>
          </w:tcPr>
          <w:p w14:paraId="3EF121D2" w14:textId="26C8F3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E31C32" w14:textId="77777777" w:rsidTr="003F23A7">
        <w:tc>
          <w:tcPr>
            <w:tcW w:w="586" w:type="pct"/>
          </w:tcPr>
          <w:p w14:paraId="144A0031" w14:textId="5FBDA8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R4-2210644</w:t>
            </w:r>
          </w:p>
        </w:tc>
        <w:tc>
          <w:tcPr>
            <w:tcW w:w="811" w:type="pct"/>
          </w:tcPr>
          <w:p w14:paraId="75F613AA" w14:textId="0A042C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38.104: RMR900 Rx requirements for band n100, Rel-17</w:t>
            </w:r>
          </w:p>
        </w:tc>
        <w:tc>
          <w:tcPr>
            <w:tcW w:w="515" w:type="pct"/>
          </w:tcPr>
          <w:p w14:paraId="7C5D65FA" w14:textId="5D2B50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61E2687" w14:textId="61C525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6DB8C283" w14:textId="6333B4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0385</w:t>
            </w:r>
          </w:p>
        </w:tc>
        <w:tc>
          <w:tcPr>
            <w:tcW w:w="294" w:type="pct"/>
          </w:tcPr>
          <w:p w14:paraId="640B01A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4AD9B5" w14:textId="519753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8EA228" w14:textId="35624B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1EFDB95" w14:textId="16ED66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29C7B122" w14:textId="2C8DF2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88D593" w14:textId="77777777" w:rsidTr="003F23A7">
        <w:tc>
          <w:tcPr>
            <w:tcW w:w="586" w:type="pct"/>
          </w:tcPr>
          <w:p w14:paraId="61E7A3F4" w14:textId="4A7620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R4-2211269</w:t>
            </w:r>
          </w:p>
        </w:tc>
        <w:tc>
          <w:tcPr>
            <w:tcW w:w="811" w:type="pct"/>
          </w:tcPr>
          <w:p w14:paraId="0E89C380" w14:textId="30B951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extending NR to 71GHz for TS 38.104</w:t>
            </w:r>
          </w:p>
        </w:tc>
        <w:tc>
          <w:tcPr>
            <w:tcW w:w="515" w:type="pct"/>
          </w:tcPr>
          <w:p w14:paraId="561DC2A4" w14:textId="506BB7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</w:t>
            </w:r>
          </w:p>
        </w:tc>
        <w:tc>
          <w:tcPr>
            <w:tcW w:w="441" w:type="pct"/>
          </w:tcPr>
          <w:p w14:paraId="4EC0EFCF" w14:textId="4F681A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5ABCB70F" w14:textId="67C7B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0386</w:t>
            </w:r>
          </w:p>
        </w:tc>
        <w:tc>
          <w:tcPr>
            <w:tcW w:w="294" w:type="pct"/>
          </w:tcPr>
          <w:p w14:paraId="14C792A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516F66" w14:textId="7379A3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2B8362" w14:textId="1C7199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25C0C96" w14:textId="4D28B9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2" w:type="pct"/>
          </w:tcPr>
          <w:p w14:paraId="705BA2FE" w14:textId="2E6649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E6DDDF6" w14:textId="77777777" w:rsidTr="003F23A7">
        <w:tc>
          <w:tcPr>
            <w:tcW w:w="586" w:type="pct"/>
          </w:tcPr>
          <w:p w14:paraId="32ED0F8C" w14:textId="67E918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R4-2211312</w:t>
            </w:r>
          </w:p>
        </w:tc>
        <w:tc>
          <w:tcPr>
            <w:tcW w:w="811" w:type="pct"/>
          </w:tcPr>
          <w:p w14:paraId="4B7A4500" w14:textId="744BD9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(Rel-15, CAT F)</w:t>
            </w:r>
          </w:p>
        </w:tc>
        <w:tc>
          <w:tcPr>
            <w:tcW w:w="515" w:type="pct"/>
          </w:tcPr>
          <w:p w14:paraId="2CB5F45B" w14:textId="1CEF6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5B6C1B5A" w14:textId="265E45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5D6232CC" w14:textId="09913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0387</w:t>
            </w:r>
          </w:p>
        </w:tc>
        <w:tc>
          <w:tcPr>
            <w:tcW w:w="294" w:type="pct"/>
          </w:tcPr>
          <w:p w14:paraId="1B43938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806117" w14:textId="228B98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A19732A" w14:textId="605B1E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D63FADC" w14:textId="22B731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F9B9347" w14:textId="68F954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58FF7C1" w14:textId="77777777" w:rsidTr="003F23A7">
        <w:tc>
          <w:tcPr>
            <w:tcW w:w="586" w:type="pct"/>
          </w:tcPr>
          <w:p w14:paraId="68071205" w14:textId="7F2056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R4-2211313</w:t>
            </w:r>
          </w:p>
        </w:tc>
        <w:tc>
          <w:tcPr>
            <w:tcW w:w="811" w:type="pct"/>
          </w:tcPr>
          <w:p w14:paraId="724B3230" w14:textId="169F2B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(Rel-16, CAT F)</w:t>
            </w:r>
          </w:p>
        </w:tc>
        <w:tc>
          <w:tcPr>
            <w:tcW w:w="515" w:type="pct"/>
          </w:tcPr>
          <w:p w14:paraId="49D15C9D" w14:textId="735EFE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FDAD291" w14:textId="1E5E2C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08CCF539" w14:textId="1DEEBC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0388</w:t>
            </w:r>
          </w:p>
        </w:tc>
        <w:tc>
          <w:tcPr>
            <w:tcW w:w="294" w:type="pct"/>
          </w:tcPr>
          <w:p w14:paraId="39E8389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CFCB21" w14:textId="6AB874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AB07565" w14:textId="414E0A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949DAE" w14:textId="6A0387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7671C498" w14:textId="246B0F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61F288D" w14:textId="77777777" w:rsidTr="003F23A7">
        <w:tc>
          <w:tcPr>
            <w:tcW w:w="586" w:type="pct"/>
          </w:tcPr>
          <w:p w14:paraId="1CF55510" w14:textId="546392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R4-2211314</w:t>
            </w:r>
          </w:p>
        </w:tc>
        <w:tc>
          <w:tcPr>
            <w:tcW w:w="811" w:type="pct"/>
          </w:tcPr>
          <w:p w14:paraId="0ACD090E" w14:textId="0AEF54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RF part (Rel-17, CAT F)</w:t>
            </w:r>
          </w:p>
        </w:tc>
        <w:tc>
          <w:tcPr>
            <w:tcW w:w="515" w:type="pct"/>
          </w:tcPr>
          <w:p w14:paraId="76E11814" w14:textId="1A7F3C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3465A7BC" w14:textId="1E36E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3AE0A380" w14:textId="3AD886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0389</w:t>
            </w:r>
          </w:p>
        </w:tc>
        <w:tc>
          <w:tcPr>
            <w:tcW w:w="294" w:type="pct"/>
          </w:tcPr>
          <w:p w14:paraId="56ED34E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143040" w14:textId="1FB318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8C0461" w14:textId="34CC34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90E41D" w14:textId="18F9F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18C1570" w14:textId="496FEA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DC0E6A" w14:textId="77777777" w:rsidTr="003F23A7">
        <w:tc>
          <w:tcPr>
            <w:tcW w:w="586" w:type="pct"/>
          </w:tcPr>
          <w:p w14:paraId="2054101B" w14:textId="7E2201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R4-2211315</w:t>
            </w:r>
          </w:p>
        </w:tc>
        <w:tc>
          <w:tcPr>
            <w:tcW w:w="811" w:type="pct"/>
          </w:tcPr>
          <w:p w14:paraId="53FAA5D6" w14:textId="79A820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(Rel-16, CAT F)</w:t>
            </w:r>
          </w:p>
        </w:tc>
        <w:tc>
          <w:tcPr>
            <w:tcW w:w="515" w:type="pct"/>
          </w:tcPr>
          <w:p w14:paraId="51B8EE43" w14:textId="41EDB4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3E997348" w14:textId="573629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FE85D10" w14:textId="53DC23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0390</w:t>
            </w:r>
          </w:p>
        </w:tc>
        <w:tc>
          <w:tcPr>
            <w:tcW w:w="294" w:type="pct"/>
          </w:tcPr>
          <w:p w14:paraId="3046E25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66E26D" w14:textId="3F4BCB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80944DE" w14:textId="59D3AF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6A3C740" w14:textId="28EEA7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2" w:type="pct"/>
          </w:tcPr>
          <w:p w14:paraId="741FAA7A" w14:textId="669E26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84C79BB" w14:textId="77777777" w:rsidTr="003F23A7">
        <w:tc>
          <w:tcPr>
            <w:tcW w:w="586" w:type="pct"/>
          </w:tcPr>
          <w:p w14:paraId="281AA019" w14:textId="38E6CD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R4-2211316</w:t>
            </w:r>
          </w:p>
        </w:tc>
        <w:tc>
          <w:tcPr>
            <w:tcW w:w="811" w:type="pct"/>
          </w:tcPr>
          <w:p w14:paraId="207CA5AB" w14:textId="09557A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38.104 Maintenance Demod part (Rel-17, CAT A)</w:t>
            </w:r>
          </w:p>
        </w:tc>
        <w:tc>
          <w:tcPr>
            <w:tcW w:w="515" w:type="pct"/>
          </w:tcPr>
          <w:p w14:paraId="68EC48A4" w14:textId="2F44F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4BABAC45" w14:textId="047D17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38.104</w:t>
            </w:r>
          </w:p>
        </w:tc>
        <w:tc>
          <w:tcPr>
            <w:tcW w:w="368" w:type="pct"/>
          </w:tcPr>
          <w:p w14:paraId="13FCB41A" w14:textId="4E08F6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0391</w:t>
            </w:r>
          </w:p>
        </w:tc>
        <w:tc>
          <w:tcPr>
            <w:tcW w:w="294" w:type="pct"/>
          </w:tcPr>
          <w:p w14:paraId="6096058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5F4C88" w14:textId="48E024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07EF99" w14:textId="59E15C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87F9387" w14:textId="35A100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NR_unlic-Perf</w:t>
            </w:r>
          </w:p>
        </w:tc>
        <w:tc>
          <w:tcPr>
            <w:tcW w:w="512" w:type="pct"/>
          </w:tcPr>
          <w:p w14:paraId="014B7ECF" w14:textId="7C9189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B038C4E" w14:textId="77777777" w:rsidTr="003F23A7">
        <w:tc>
          <w:tcPr>
            <w:tcW w:w="586" w:type="pct"/>
          </w:tcPr>
          <w:p w14:paraId="219CB1CA" w14:textId="222A3D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R4-2207980</w:t>
            </w:r>
          </w:p>
        </w:tc>
        <w:tc>
          <w:tcPr>
            <w:tcW w:w="811" w:type="pct"/>
          </w:tcPr>
          <w:p w14:paraId="135D5393" w14:textId="4988A4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38.106: Conducted requirements corrections</w:t>
            </w:r>
          </w:p>
        </w:tc>
        <w:tc>
          <w:tcPr>
            <w:tcW w:w="515" w:type="pct"/>
          </w:tcPr>
          <w:p w14:paraId="7E5BE2EC" w14:textId="1A0CCE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61D849A" w14:textId="785994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5574CE01" w14:textId="1FA5DA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7D0FCFD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A5058E" w14:textId="38B9F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D2F711" w14:textId="50709E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B5D4941" w14:textId="0B88BF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4D002AE" w14:textId="182DC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F2FAD33" w14:textId="77777777" w:rsidTr="003F23A7">
        <w:tc>
          <w:tcPr>
            <w:tcW w:w="586" w:type="pct"/>
          </w:tcPr>
          <w:p w14:paraId="26798D3D" w14:textId="031441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R4-2210827</w:t>
            </w:r>
          </w:p>
        </w:tc>
        <w:tc>
          <w:tcPr>
            <w:tcW w:w="811" w:type="pct"/>
          </w:tcPr>
          <w:p w14:paraId="202C277E" w14:textId="3B29C8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to 38.106: Conducted requirements corrections</w:t>
            </w:r>
          </w:p>
        </w:tc>
        <w:tc>
          <w:tcPr>
            <w:tcW w:w="515" w:type="pct"/>
          </w:tcPr>
          <w:p w14:paraId="58F3C771" w14:textId="4CF201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B371C82" w14:textId="7B27EC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2C4D74A1" w14:textId="45B5CB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32801051" w14:textId="6A3D539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FEC65E" w14:textId="4DBC11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0D0746" w14:textId="4307D3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0DCDD78" w14:textId="1E4A27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64294B03" w14:textId="1DD83E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0E236AD" w14:textId="77777777" w:rsidTr="003F23A7">
        <w:tc>
          <w:tcPr>
            <w:tcW w:w="586" w:type="pct"/>
          </w:tcPr>
          <w:p w14:paraId="3F4F8748" w14:textId="415863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R4-2207982</w:t>
            </w:r>
          </w:p>
        </w:tc>
        <w:tc>
          <w:tcPr>
            <w:tcW w:w="811" w:type="pct"/>
          </w:tcPr>
          <w:p w14:paraId="6905B2D0" w14:textId="76F067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TDD off power radiated requirement correction</w:t>
            </w:r>
          </w:p>
        </w:tc>
        <w:tc>
          <w:tcPr>
            <w:tcW w:w="515" w:type="pct"/>
          </w:tcPr>
          <w:p w14:paraId="1AA9D7B7" w14:textId="7FC156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0C54E84" w14:textId="372800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2C61D8EC" w14:textId="149A73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40CBADB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D39ACF" w14:textId="045434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E6D336" w14:textId="2D5BA5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419A8E" w14:textId="2FE59C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9D30E8E" w14:textId="16C27D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6EB8617" w14:textId="77777777" w:rsidTr="003F23A7">
        <w:tc>
          <w:tcPr>
            <w:tcW w:w="586" w:type="pct"/>
          </w:tcPr>
          <w:p w14:paraId="3D623FA2" w14:textId="3483EC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R4-2210828</w:t>
            </w:r>
          </w:p>
        </w:tc>
        <w:tc>
          <w:tcPr>
            <w:tcW w:w="811" w:type="pct"/>
          </w:tcPr>
          <w:p w14:paraId="7D2FF680" w14:textId="440B7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TDD off power radiated requirement correction</w:t>
            </w:r>
          </w:p>
        </w:tc>
        <w:tc>
          <w:tcPr>
            <w:tcW w:w="515" w:type="pct"/>
          </w:tcPr>
          <w:p w14:paraId="341085BC" w14:textId="074FF8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8E7533D" w14:textId="21FBE8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5D71321C" w14:textId="582134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5A9C4C30" w14:textId="0CF6B0B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923BC7B" w14:textId="6EE57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029BDE" w14:textId="74957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E225DAE" w14:textId="260857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2770A15F" w14:textId="29165E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F01BA9E" w14:textId="77777777" w:rsidTr="003F23A7">
        <w:tc>
          <w:tcPr>
            <w:tcW w:w="586" w:type="pct"/>
          </w:tcPr>
          <w:p w14:paraId="78A3FE3C" w14:textId="306144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R4-2207983</w:t>
            </w:r>
          </w:p>
        </w:tc>
        <w:tc>
          <w:tcPr>
            <w:tcW w:w="811" w:type="pct"/>
          </w:tcPr>
          <w:p w14:paraId="465D4EF0" w14:textId="1E7B61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Corections to definitons, symbols and abbreviations</w:t>
            </w:r>
          </w:p>
        </w:tc>
        <w:tc>
          <w:tcPr>
            <w:tcW w:w="515" w:type="pct"/>
          </w:tcPr>
          <w:p w14:paraId="04AA32DE" w14:textId="7E4A56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06E34C9" w14:textId="04D519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6EEBB718" w14:textId="7E3A74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63DBF6C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96E8DE" w14:textId="239AE8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704572" w14:textId="08DC97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24F41E" w14:textId="119D96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3AB5E43D" w14:textId="6590DB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E48BDB9" w14:textId="77777777" w:rsidTr="003F23A7">
        <w:tc>
          <w:tcPr>
            <w:tcW w:w="586" w:type="pct"/>
          </w:tcPr>
          <w:p w14:paraId="431FEFD9" w14:textId="47A350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R4-2210829</w:t>
            </w:r>
          </w:p>
        </w:tc>
        <w:tc>
          <w:tcPr>
            <w:tcW w:w="811" w:type="pct"/>
          </w:tcPr>
          <w:p w14:paraId="3B412AB4" w14:textId="5F42E7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Corections to definitons, symbols and abbreviations</w:t>
            </w:r>
          </w:p>
        </w:tc>
        <w:tc>
          <w:tcPr>
            <w:tcW w:w="515" w:type="pct"/>
          </w:tcPr>
          <w:p w14:paraId="4E10112F" w14:textId="24BDBE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9701116" w14:textId="1E4F41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3B4C711A" w14:textId="619A68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7E9BD2CD" w14:textId="7BA4D2D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AF2F2F1" w14:textId="7D3A94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5ED3C1" w14:textId="4B5EA9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1EE6289" w14:textId="09926D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61471049" w14:textId="518588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9224B4D" w14:textId="77777777" w:rsidTr="003F23A7">
        <w:tc>
          <w:tcPr>
            <w:tcW w:w="586" w:type="pct"/>
          </w:tcPr>
          <w:p w14:paraId="4448248C" w14:textId="63AFC3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R4-2208796</w:t>
            </w:r>
          </w:p>
        </w:tc>
        <w:tc>
          <w:tcPr>
            <w:tcW w:w="811" w:type="pct"/>
          </w:tcPr>
          <w:p w14:paraId="1EAED871" w14:textId="68D9DF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Output power definitions for NR repeaters</w:t>
            </w:r>
          </w:p>
        </w:tc>
        <w:tc>
          <w:tcPr>
            <w:tcW w:w="515" w:type="pct"/>
          </w:tcPr>
          <w:p w14:paraId="34B228C4" w14:textId="0964CF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31D2A625" w14:textId="7B6CA0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793CA318" w14:textId="1163AB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2649BEC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28202B" w14:textId="37AAD1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670FF2" w14:textId="2F3090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8DBC0B6" w14:textId="753197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17CBB17" w14:textId="0A85F6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CE10660" w14:textId="77777777" w:rsidTr="003F23A7">
        <w:tc>
          <w:tcPr>
            <w:tcW w:w="586" w:type="pct"/>
          </w:tcPr>
          <w:p w14:paraId="2E7FEF43" w14:textId="7FBE5F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R4-2210835</w:t>
            </w:r>
          </w:p>
        </w:tc>
        <w:tc>
          <w:tcPr>
            <w:tcW w:w="811" w:type="pct"/>
          </w:tcPr>
          <w:p w14:paraId="7D0AA185" w14:textId="455614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Output power definitions for NR repeaters</w:t>
            </w:r>
          </w:p>
        </w:tc>
        <w:tc>
          <w:tcPr>
            <w:tcW w:w="515" w:type="pct"/>
          </w:tcPr>
          <w:p w14:paraId="1BE376C3" w14:textId="124CBE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004FCBAB" w14:textId="253109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04514C6" w14:textId="655780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453AA581" w14:textId="68E0E4D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5EC2932" w14:textId="16B78C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FF565B0" w14:textId="1A8F61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4AFAF7" w14:textId="09930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B8A8A1B" w14:textId="695916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27088E" w14:textId="77777777" w:rsidTr="003F23A7">
        <w:tc>
          <w:tcPr>
            <w:tcW w:w="586" w:type="pct"/>
          </w:tcPr>
          <w:p w14:paraId="77313E79" w14:textId="008031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R4-2208797</w:t>
            </w:r>
          </w:p>
        </w:tc>
        <w:tc>
          <w:tcPr>
            <w:tcW w:w="811" w:type="pct"/>
          </w:tcPr>
          <w:p w14:paraId="3736AB02" w14:textId="50F287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38.106: Regional requirements for NR repeaters</w:t>
            </w:r>
          </w:p>
        </w:tc>
        <w:tc>
          <w:tcPr>
            <w:tcW w:w="515" w:type="pct"/>
          </w:tcPr>
          <w:p w14:paraId="474B39BA" w14:textId="033EE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2BF271C8" w14:textId="1EC49A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0F03DE00" w14:textId="775F0F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94" w:type="pct"/>
          </w:tcPr>
          <w:p w14:paraId="22685F6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2084C7" w14:textId="14E568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928D07" w14:textId="3FDFFD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390B01" w14:textId="0F1132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B67E774" w14:textId="21BCB1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C2F7F92" w14:textId="77777777" w:rsidTr="003F23A7">
        <w:tc>
          <w:tcPr>
            <w:tcW w:w="586" w:type="pct"/>
          </w:tcPr>
          <w:p w14:paraId="20789D7A" w14:textId="653DCF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R4-2208132</w:t>
            </w:r>
          </w:p>
        </w:tc>
        <w:tc>
          <w:tcPr>
            <w:tcW w:w="811" w:type="pct"/>
          </w:tcPr>
          <w:p w14:paraId="4E3E07B8" w14:textId="0F5C4A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4</w:t>
            </w:r>
          </w:p>
        </w:tc>
        <w:tc>
          <w:tcPr>
            <w:tcW w:w="515" w:type="pct"/>
          </w:tcPr>
          <w:p w14:paraId="3CBAF2BD" w14:textId="62A685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AFF0EC7" w14:textId="296EC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55E6EB7E" w14:textId="193EA8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94" w:type="pct"/>
          </w:tcPr>
          <w:p w14:paraId="16E51CB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8B4715" w14:textId="13CEBA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32F014" w14:textId="7CE126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D312E6B" w14:textId="64887F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2CEA227" w14:textId="63864A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83FF53D" w14:textId="77777777" w:rsidTr="003F23A7">
        <w:tc>
          <w:tcPr>
            <w:tcW w:w="586" w:type="pct"/>
          </w:tcPr>
          <w:p w14:paraId="62677163" w14:textId="78B026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R4-2210830</w:t>
            </w:r>
          </w:p>
        </w:tc>
        <w:tc>
          <w:tcPr>
            <w:tcW w:w="811" w:type="pct"/>
          </w:tcPr>
          <w:p w14:paraId="3575C07A" w14:textId="18B8B0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4</w:t>
            </w:r>
          </w:p>
        </w:tc>
        <w:tc>
          <w:tcPr>
            <w:tcW w:w="515" w:type="pct"/>
          </w:tcPr>
          <w:p w14:paraId="0165D62D" w14:textId="006782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3AD62542" w14:textId="1E0F20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4460358F" w14:textId="456226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94" w:type="pct"/>
          </w:tcPr>
          <w:p w14:paraId="39F3996C" w14:textId="6178A9C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151A258" w14:textId="6D15D6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CDE934" w14:textId="79C2FC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78448F" w14:textId="486E2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9EB0588" w14:textId="452301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5766F7" w14:textId="77777777" w:rsidTr="003F23A7">
        <w:tc>
          <w:tcPr>
            <w:tcW w:w="586" w:type="pct"/>
          </w:tcPr>
          <w:p w14:paraId="7DD7A9D1" w14:textId="1515E4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R4-2208133</w:t>
            </w:r>
          </w:p>
        </w:tc>
        <w:tc>
          <w:tcPr>
            <w:tcW w:w="811" w:type="pct"/>
          </w:tcPr>
          <w:p w14:paraId="559AC537" w14:textId="03D8BE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6</w:t>
            </w:r>
          </w:p>
        </w:tc>
        <w:tc>
          <w:tcPr>
            <w:tcW w:w="515" w:type="pct"/>
          </w:tcPr>
          <w:p w14:paraId="2D8CA66C" w14:textId="2D1B85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7D9561A" w14:textId="13DF40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37C8E742" w14:textId="76CC66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94" w:type="pct"/>
          </w:tcPr>
          <w:p w14:paraId="315C913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3BB456" w14:textId="1A89DD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821A69" w14:textId="3607D9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23C1FD0" w14:textId="664235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279D3718" w14:textId="14F8DB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1BA1C49" w14:textId="77777777" w:rsidTr="003F23A7">
        <w:tc>
          <w:tcPr>
            <w:tcW w:w="586" w:type="pct"/>
          </w:tcPr>
          <w:p w14:paraId="45353570" w14:textId="2BDBDB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R4-2210831</w:t>
            </w:r>
          </w:p>
        </w:tc>
        <w:tc>
          <w:tcPr>
            <w:tcW w:w="811" w:type="pct"/>
          </w:tcPr>
          <w:p w14:paraId="254FF3B7" w14:textId="2C81E7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6</w:t>
            </w:r>
          </w:p>
        </w:tc>
        <w:tc>
          <w:tcPr>
            <w:tcW w:w="515" w:type="pct"/>
          </w:tcPr>
          <w:p w14:paraId="074567C9" w14:textId="0E96D2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CAB3542" w14:textId="4B0CC2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F26D109" w14:textId="439A45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94" w:type="pct"/>
          </w:tcPr>
          <w:p w14:paraId="2F2E189E" w14:textId="107107A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67330C7" w14:textId="5B401F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2311CA" w14:textId="4615F4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6E67DF" w14:textId="5350F8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E93A8A8" w14:textId="64604D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39808F" w14:textId="77777777" w:rsidTr="003F23A7">
        <w:tc>
          <w:tcPr>
            <w:tcW w:w="586" w:type="pct"/>
          </w:tcPr>
          <w:p w14:paraId="07D66623" w14:textId="5005A2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R4-2208134</w:t>
            </w:r>
          </w:p>
        </w:tc>
        <w:tc>
          <w:tcPr>
            <w:tcW w:w="811" w:type="pct"/>
          </w:tcPr>
          <w:p w14:paraId="4718F0C1" w14:textId="034541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7</w:t>
            </w:r>
          </w:p>
        </w:tc>
        <w:tc>
          <w:tcPr>
            <w:tcW w:w="515" w:type="pct"/>
          </w:tcPr>
          <w:p w14:paraId="22D9041E" w14:textId="12FAB7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A7FAADE" w14:textId="3759F6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0ECAFACA" w14:textId="116103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94" w:type="pct"/>
          </w:tcPr>
          <w:p w14:paraId="1C03DFD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AF0762" w14:textId="51C210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BB10FE" w14:textId="1D06E1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787CAAB" w14:textId="2C074E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2F76FFA1" w14:textId="2F5805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5A55BCF" w14:textId="77777777" w:rsidTr="003F23A7">
        <w:tc>
          <w:tcPr>
            <w:tcW w:w="586" w:type="pct"/>
          </w:tcPr>
          <w:p w14:paraId="02C4B93C" w14:textId="53BFD0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R4-2210832</w:t>
            </w:r>
          </w:p>
        </w:tc>
        <w:tc>
          <w:tcPr>
            <w:tcW w:w="811" w:type="pct"/>
          </w:tcPr>
          <w:p w14:paraId="5002E30D" w14:textId="00A3B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38.106 R17: clean up of clause 7</w:t>
            </w:r>
          </w:p>
        </w:tc>
        <w:tc>
          <w:tcPr>
            <w:tcW w:w="515" w:type="pct"/>
          </w:tcPr>
          <w:p w14:paraId="19CD42AB" w14:textId="244134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2835589" w14:textId="747E01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33756A8C" w14:textId="20FCE1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94" w:type="pct"/>
          </w:tcPr>
          <w:p w14:paraId="3A85476A" w14:textId="2063E3C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6117D15" w14:textId="332577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7F864BA" w14:textId="3F70A8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3CDBBB" w14:textId="600840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3CC67C8F" w14:textId="37A3FB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DEEEC8E" w14:textId="77777777" w:rsidTr="003F23A7">
        <w:tc>
          <w:tcPr>
            <w:tcW w:w="586" w:type="pct"/>
          </w:tcPr>
          <w:p w14:paraId="7B072A23" w14:textId="61F5DE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R4-2209601</w:t>
            </w:r>
          </w:p>
        </w:tc>
        <w:tc>
          <w:tcPr>
            <w:tcW w:w="811" w:type="pct"/>
          </w:tcPr>
          <w:p w14:paraId="5CE87E98" w14:textId="3075ED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TS38.106: clarification on the supported operating bands for NR repeater</w:t>
            </w:r>
          </w:p>
        </w:tc>
        <w:tc>
          <w:tcPr>
            <w:tcW w:w="515" w:type="pct"/>
          </w:tcPr>
          <w:p w14:paraId="5E4D6D0D" w14:textId="372C26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5B5D71C6" w14:textId="33C4FA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2AE2A1E8" w14:textId="26D5C3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94" w:type="pct"/>
          </w:tcPr>
          <w:p w14:paraId="536A071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9FC877" w14:textId="71A939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DA4A67" w14:textId="03FE3A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A655511" w14:textId="4B297C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5C7D4C8F" w14:textId="11A8D1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7F93786" w14:textId="77777777" w:rsidTr="003F23A7">
        <w:tc>
          <w:tcPr>
            <w:tcW w:w="586" w:type="pct"/>
          </w:tcPr>
          <w:p w14:paraId="66DAFC06" w14:textId="6ED3E4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R4-2210836</w:t>
            </w:r>
          </w:p>
        </w:tc>
        <w:tc>
          <w:tcPr>
            <w:tcW w:w="811" w:type="pct"/>
          </w:tcPr>
          <w:p w14:paraId="7A03711B" w14:textId="51F78D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TS38.106: clarification on the supported operating bands for NR repeater</w:t>
            </w:r>
          </w:p>
        </w:tc>
        <w:tc>
          <w:tcPr>
            <w:tcW w:w="515" w:type="pct"/>
          </w:tcPr>
          <w:p w14:paraId="71170D78" w14:textId="20F834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C6CADC1" w14:textId="6D0235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0529404" w14:textId="08DA32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0009</w:t>
            </w:r>
          </w:p>
        </w:tc>
        <w:tc>
          <w:tcPr>
            <w:tcW w:w="294" w:type="pct"/>
          </w:tcPr>
          <w:p w14:paraId="4B051B32" w14:textId="35C4247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F11A6B" w14:textId="40B8D3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8F38C3" w14:textId="0D9425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816C08" w14:textId="076090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5A1A248E" w14:textId="1E96E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35A5869" w14:textId="77777777" w:rsidTr="003F23A7">
        <w:tc>
          <w:tcPr>
            <w:tcW w:w="586" w:type="pct"/>
          </w:tcPr>
          <w:p w14:paraId="7251E9E5" w14:textId="4BFEA8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R4-2209804</w:t>
            </w:r>
          </w:p>
        </w:tc>
        <w:tc>
          <w:tcPr>
            <w:tcW w:w="811" w:type="pct"/>
          </w:tcPr>
          <w:p w14:paraId="4B86E84F" w14:textId="039640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OTA intermodulation requirement updates</w:t>
            </w:r>
          </w:p>
        </w:tc>
        <w:tc>
          <w:tcPr>
            <w:tcW w:w="515" w:type="pct"/>
          </w:tcPr>
          <w:p w14:paraId="118AEAC1" w14:textId="362DEA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95CAF9A" w14:textId="1A9A19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3C97759" w14:textId="24D145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294" w:type="pct"/>
          </w:tcPr>
          <w:p w14:paraId="32F440F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6DF177" w14:textId="0B613F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D54DFB" w14:textId="2CBE1C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D1D514D" w14:textId="145F62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18C4DCE1" w14:textId="2A5D5A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54CAFA3" w14:textId="77777777" w:rsidTr="003F23A7">
        <w:tc>
          <w:tcPr>
            <w:tcW w:w="586" w:type="pct"/>
          </w:tcPr>
          <w:p w14:paraId="1AD902CB" w14:textId="69FAAE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R4-2210837</w:t>
            </w:r>
          </w:p>
        </w:tc>
        <w:tc>
          <w:tcPr>
            <w:tcW w:w="811" w:type="pct"/>
          </w:tcPr>
          <w:p w14:paraId="124CDA33" w14:textId="510328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OTA intermodulation requirement updates</w:t>
            </w:r>
          </w:p>
        </w:tc>
        <w:tc>
          <w:tcPr>
            <w:tcW w:w="515" w:type="pct"/>
          </w:tcPr>
          <w:p w14:paraId="295B8FB3" w14:textId="01235B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8A49035" w14:textId="447A17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C3D145A" w14:textId="1AF25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0010</w:t>
            </w:r>
          </w:p>
        </w:tc>
        <w:tc>
          <w:tcPr>
            <w:tcW w:w="294" w:type="pct"/>
          </w:tcPr>
          <w:p w14:paraId="6E428507" w14:textId="5DC20BE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8F65090" w14:textId="784EA5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7D50E4" w14:textId="7C408A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E953DF4" w14:textId="531137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5E768EAF" w14:textId="569DD8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6F853117" w14:textId="77777777" w:rsidTr="003F23A7">
        <w:tc>
          <w:tcPr>
            <w:tcW w:w="586" w:type="pct"/>
          </w:tcPr>
          <w:p w14:paraId="1B7580BB" w14:textId="63B936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R4-2209805</w:t>
            </w:r>
          </w:p>
        </w:tc>
        <w:tc>
          <w:tcPr>
            <w:tcW w:w="811" w:type="pct"/>
          </w:tcPr>
          <w:p w14:paraId="05D83465" w14:textId="536C52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corrections to repeater core specification</w:t>
            </w:r>
          </w:p>
        </w:tc>
        <w:tc>
          <w:tcPr>
            <w:tcW w:w="515" w:type="pct"/>
          </w:tcPr>
          <w:p w14:paraId="525EAB7B" w14:textId="7DA2BA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4E56EA5" w14:textId="66CB1C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40D26511" w14:textId="191690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294" w:type="pct"/>
          </w:tcPr>
          <w:p w14:paraId="627C0EB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4CB47B" w14:textId="11A9BF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5B4A927" w14:textId="381D8A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ECA082B" w14:textId="604C99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57A85301" w14:textId="75BAF9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78E5E29" w14:textId="77777777" w:rsidTr="003F23A7">
        <w:tc>
          <w:tcPr>
            <w:tcW w:w="586" w:type="pct"/>
          </w:tcPr>
          <w:p w14:paraId="5327AC2D" w14:textId="2BBF3B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R4-2210838</w:t>
            </w:r>
          </w:p>
        </w:tc>
        <w:tc>
          <w:tcPr>
            <w:tcW w:w="811" w:type="pct"/>
          </w:tcPr>
          <w:p w14:paraId="34050F78" w14:textId="624C8B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38.106 with corrections to repeater core specification</w:t>
            </w:r>
          </w:p>
        </w:tc>
        <w:tc>
          <w:tcPr>
            <w:tcW w:w="515" w:type="pct"/>
          </w:tcPr>
          <w:p w14:paraId="412F2F42" w14:textId="2D8E9D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A34C773" w14:textId="533E53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65D463C3" w14:textId="191D1B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0011</w:t>
            </w:r>
          </w:p>
        </w:tc>
        <w:tc>
          <w:tcPr>
            <w:tcW w:w="294" w:type="pct"/>
          </w:tcPr>
          <w:p w14:paraId="200419A4" w14:textId="0CC4DAD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8586E56" w14:textId="770B52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8DB734" w14:textId="086CAD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EBA172F" w14:textId="4C3B3E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4186959" w14:textId="17CB62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EBEE175" w14:textId="77777777" w:rsidTr="003F23A7">
        <w:tc>
          <w:tcPr>
            <w:tcW w:w="586" w:type="pct"/>
          </w:tcPr>
          <w:p w14:paraId="602B5F6A" w14:textId="4BDBF9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R4-2211339</w:t>
            </w:r>
          </w:p>
        </w:tc>
        <w:tc>
          <w:tcPr>
            <w:tcW w:w="811" w:type="pct"/>
          </w:tcPr>
          <w:p w14:paraId="7AF84E1B" w14:textId="50F146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38.106 maintenance</w:t>
            </w:r>
          </w:p>
        </w:tc>
        <w:tc>
          <w:tcPr>
            <w:tcW w:w="515" w:type="pct"/>
          </w:tcPr>
          <w:p w14:paraId="22D95187" w14:textId="532E2C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06197B4B" w14:textId="2D76D0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38.106</w:t>
            </w:r>
          </w:p>
        </w:tc>
        <w:tc>
          <w:tcPr>
            <w:tcW w:w="368" w:type="pct"/>
          </w:tcPr>
          <w:p w14:paraId="1A9B9828" w14:textId="42393F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0012</w:t>
            </w:r>
          </w:p>
        </w:tc>
        <w:tc>
          <w:tcPr>
            <w:tcW w:w="294" w:type="pct"/>
          </w:tcPr>
          <w:p w14:paraId="5E28FAF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2FC32B" w14:textId="29404F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5F3DBB" w14:textId="232AC9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D02B78" w14:textId="3B7068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NR_repeaters-Core</w:t>
            </w:r>
          </w:p>
        </w:tc>
        <w:tc>
          <w:tcPr>
            <w:tcW w:w="512" w:type="pct"/>
          </w:tcPr>
          <w:p w14:paraId="412049E0" w14:textId="6272ED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9AF53C3" w14:textId="77777777" w:rsidTr="003F23A7">
        <w:tc>
          <w:tcPr>
            <w:tcW w:w="586" w:type="pct"/>
          </w:tcPr>
          <w:p w14:paraId="7209D8F0" w14:textId="462D2C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R4-2209669</w:t>
            </w:r>
          </w:p>
        </w:tc>
        <w:tc>
          <w:tcPr>
            <w:tcW w:w="811" w:type="pct"/>
          </w:tcPr>
          <w:p w14:paraId="7ED471B6" w14:textId="4E1C30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38.113: updates reflecting modifications in IEC 61000-4-3:2020 for the upper frequency range of the RI test</w:t>
            </w:r>
          </w:p>
        </w:tc>
        <w:tc>
          <w:tcPr>
            <w:tcW w:w="515" w:type="pct"/>
          </w:tcPr>
          <w:p w14:paraId="371B3D24" w14:textId="2A6F27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B0568D1" w14:textId="05436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0992F27F" w14:textId="0624B4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0047</w:t>
            </w:r>
          </w:p>
        </w:tc>
        <w:tc>
          <w:tcPr>
            <w:tcW w:w="294" w:type="pct"/>
          </w:tcPr>
          <w:p w14:paraId="656D9A1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8BC9DA0" w14:textId="49252F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6F7CAFB" w14:textId="328FEF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B32E070" w14:textId="56EA6B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NR_newRAT-Core</w:t>
            </w:r>
          </w:p>
        </w:tc>
        <w:tc>
          <w:tcPr>
            <w:tcW w:w="512" w:type="pct"/>
          </w:tcPr>
          <w:p w14:paraId="49D9200C" w14:textId="7A3A75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290C7ADD" w14:textId="77777777" w:rsidTr="003F23A7">
        <w:tc>
          <w:tcPr>
            <w:tcW w:w="586" w:type="pct"/>
          </w:tcPr>
          <w:p w14:paraId="341F1B0E" w14:textId="5ED246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R4-2211306</w:t>
            </w:r>
          </w:p>
        </w:tc>
        <w:tc>
          <w:tcPr>
            <w:tcW w:w="811" w:type="pct"/>
          </w:tcPr>
          <w:p w14:paraId="285DC646" w14:textId="43EB6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(Rel-15, CAT F)</w:t>
            </w:r>
          </w:p>
        </w:tc>
        <w:tc>
          <w:tcPr>
            <w:tcW w:w="515" w:type="pct"/>
          </w:tcPr>
          <w:p w14:paraId="308C2B45" w14:textId="389CEF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0C64C69E" w14:textId="778EF4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112458FE" w14:textId="424E28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0048</w:t>
            </w:r>
          </w:p>
        </w:tc>
        <w:tc>
          <w:tcPr>
            <w:tcW w:w="294" w:type="pct"/>
          </w:tcPr>
          <w:p w14:paraId="3A76C79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D3B1FC" w14:textId="4B73CC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9601159" w14:textId="3466FE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5866677" w14:textId="6E2F62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1015A2A0" w14:textId="2AE832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21B3D2B" w14:textId="77777777" w:rsidTr="003F23A7">
        <w:tc>
          <w:tcPr>
            <w:tcW w:w="586" w:type="pct"/>
          </w:tcPr>
          <w:p w14:paraId="1DF82458" w14:textId="1A068D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R4-2211307</w:t>
            </w:r>
          </w:p>
        </w:tc>
        <w:tc>
          <w:tcPr>
            <w:tcW w:w="811" w:type="pct"/>
          </w:tcPr>
          <w:p w14:paraId="53970501" w14:textId="086339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(Rel-16, CAT A)</w:t>
            </w:r>
          </w:p>
        </w:tc>
        <w:tc>
          <w:tcPr>
            <w:tcW w:w="515" w:type="pct"/>
          </w:tcPr>
          <w:p w14:paraId="63A7EAAD" w14:textId="61B27B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3BE2DD98" w14:textId="17317E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095BD588" w14:textId="60D6CD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0049</w:t>
            </w:r>
          </w:p>
        </w:tc>
        <w:tc>
          <w:tcPr>
            <w:tcW w:w="294" w:type="pct"/>
          </w:tcPr>
          <w:p w14:paraId="231B768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A00F9B" w14:textId="2B8384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A83AE55" w14:textId="6F883D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8C3EAFD" w14:textId="58B1CD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6F1ACC44" w14:textId="383378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EF8065B" w14:textId="77777777" w:rsidTr="003F23A7">
        <w:tc>
          <w:tcPr>
            <w:tcW w:w="586" w:type="pct"/>
          </w:tcPr>
          <w:p w14:paraId="5B8095F8" w14:textId="7C18AC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R4-2211308</w:t>
            </w:r>
          </w:p>
        </w:tc>
        <w:tc>
          <w:tcPr>
            <w:tcW w:w="811" w:type="pct"/>
          </w:tcPr>
          <w:p w14:paraId="6F0640CE" w14:textId="598C29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38.113 Maintenance (Rel-17, CAT A)</w:t>
            </w:r>
          </w:p>
        </w:tc>
        <w:tc>
          <w:tcPr>
            <w:tcW w:w="515" w:type="pct"/>
          </w:tcPr>
          <w:p w14:paraId="5DF10663" w14:textId="7118BD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028EDF02" w14:textId="5D39D5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38.113</w:t>
            </w:r>
          </w:p>
        </w:tc>
        <w:tc>
          <w:tcPr>
            <w:tcW w:w="368" w:type="pct"/>
          </w:tcPr>
          <w:p w14:paraId="3E0DF770" w14:textId="0EAD66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0050</w:t>
            </w:r>
          </w:p>
        </w:tc>
        <w:tc>
          <w:tcPr>
            <w:tcW w:w="294" w:type="pct"/>
          </w:tcPr>
          <w:p w14:paraId="38DA67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CF9ADF" w14:textId="2D514F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753415" w14:textId="236CB2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7B5BBFA6" w14:textId="1C0491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09D44216" w14:textId="763C86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14878B5" w14:textId="77777777" w:rsidTr="003F23A7">
        <w:tc>
          <w:tcPr>
            <w:tcW w:w="586" w:type="pct"/>
          </w:tcPr>
          <w:p w14:paraId="579D5179" w14:textId="544B71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R4-2209671</w:t>
            </w:r>
          </w:p>
        </w:tc>
        <w:tc>
          <w:tcPr>
            <w:tcW w:w="811" w:type="pct"/>
          </w:tcPr>
          <w:p w14:paraId="494B6799" w14:textId="6D437D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38.114: updates reflecting modifications in IEC 61000-4-3:2020 for the upper frequency range of the RI test, Rel-17</w:t>
            </w:r>
          </w:p>
        </w:tc>
        <w:tc>
          <w:tcPr>
            <w:tcW w:w="515" w:type="pct"/>
          </w:tcPr>
          <w:p w14:paraId="6CD22DD9" w14:textId="513C6F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635D2CB" w14:textId="169E48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38.114</w:t>
            </w:r>
          </w:p>
        </w:tc>
        <w:tc>
          <w:tcPr>
            <w:tcW w:w="368" w:type="pct"/>
          </w:tcPr>
          <w:p w14:paraId="69E4A46A" w14:textId="5149ED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03845B3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7AC0541" w14:textId="1C2539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5251E5" w14:textId="5B2CD5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1CC2BE" w14:textId="61FCE3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NR_newRAT-Core</w:t>
            </w:r>
          </w:p>
        </w:tc>
        <w:tc>
          <w:tcPr>
            <w:tcW w:w="512" w:type="pct"/>
          </w:tcPr>
          <w:p w14:paraId="0C67B2F1" w14:textId="3DB129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78D3FABB" w14:textId="77777777" w:rsidTr="003F23A7">
        <w:tc>
          <w:tcPr>
            <w:tcW w:w="586" w:type="pct"/>
          </w:tcPr>
          <w:p w14:paraId="74FE8494" w14:textId="7746CF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R4-2209670</w:t>
            </w:r>
          </w:p>
        </w:tc>
        <w:tc>
          <w:tcPr>
            <w:tcW w:w="811" w:type="pct"/>
          </w:tcPr>
          <w:p w14:paraId="633118FA" w14:textId="728B57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38.124: updates reflecting modifications in IEC 61000-4-3:2020 for the upper frequency range of the RI test, Rel-17</w:t>
            </w:r>
          </w:p>
        </w:tc>
        <w:tc>
          <w:tcPr>
            <w:tcW w:w="515" w:type="pct"/>
          </w:tcPr>
          <w:p w14:paraId="6D98085B" w14:textId="66B128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C858D95" w14:textId="35601E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368" w:type="pct"/>
          </w:tcPr>
          <w:p w14:paraId="2A957727" w14:textId="43732C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0039</w:t>
            </w:r>
          </w:p>
        </w:tc>
        <w:tc>
          <w:tcPr>
            <w:tcW w:w="294" w:type="pct"/>
          </w:tcPr>
          <w:p w14:paraId="4308EDE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9BB5D9" w14:textId="34867B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89C1423" w14:textId="264C6B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BD2F13" w14:textId="5CD4DA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NR_newRAT-Core</w:t>
            </w:r>
          </w:p>
        </w:tc>
        <w:tc>
          <w:tcPr>
            <w:tcW w:w="512" w:type="pct"/>
          </w:tcPr>
          <w:p w14:paraId="12C3B3C3" w14:textId="6CD9FE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3234596C" w14:textId="77777777" w:rsidTr="003F23A7">
        <w:tc>
          <w:tcPr>
            <w:tcW w:w="586" w:type="pct"/>
          </w:tcPr>
          <w:p w14:paraId="0F2B053F" w14:textId="1D575F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R4-2211309</w:t>
            </w:r>
          </w:p>
        </w:tc>
        <w:tc>
          <w:tcPr>
            <w:tcW w:w="811" w:type="pct"/>
          </w:tcPr>
          <w:p w14:paraId="0074E9C1" w14:textId="3BEECE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(Rel-15, CAT F)</w:t>
            </w:r>
          </w:p>
        </w:tc>
        <w:tc>
          <w:tcPr>
            <w:tcW w:w="515" w:type="pct"/>
          </w:tcPr>
          <w:p w14:paraId="20383681" w14:textId="53750F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278FBED8" w14:textId="4CCEED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368" w:type="pct"/>
          </w:tcPr>
          <w:p w14:paraId="50992A7D" w14:textId="396F37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0040</w:t>
            </w:r>
          </w:p>
        </w:tc>
        <w:tc>
          <w:tcPr>
            <w:tcW w:w="294" w:type="pct"/>
          </w:tcPr>
          <w:p w14:paraId="1EFFE09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5763C8" w14:textId="7AA22F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89BDD94" w14:textId="3AF5AA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E903C26" w14:textId="7D9D90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512" w:type="pct"/>
          </w:tcPr>
          <w:p w14:paraId="5E605F49" w14:textId="20C933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D83D24" w14:textId="77777777" w:rsidTr="003F23A7">
        <w:tc>
          <w:tcPr>
            <w:tcW w:w="586" w:type="pct"/>
          </w:tcPr>
          <w:p w14:paraId="1030825A" w14:textId="6DAE88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R4-2211310</w:t>
            </w:r>
          </w:p>
        </w:tc>
        <w:tc>
          <w:tcPr>
            <w:tcW w:w="811" w:type="pct"/>
          </w:tcPr>
          <w:p w14:paraId="30057975" w14:textId="5BA97C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(Rel-16, CAT A)</w:t>
            </w:r>
          </w:p>
        </w:tc>
        <w:tc>
          <w:tcPr>
            <w:tcW w:w="515" w:type="pct"/>
          </w:tcPr>
          <w:p w14:paraId="5D115146" w14:textId="101780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7C67C71D" w14:textId="70A492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368" w:type="pct"/>
          </w:tcPr>
          <w:p w14:paraId="344E97D3" w14:textId="749073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0041</w:t>
            </w:r>
          </w:p>
        </w:tc>
        <w:tc>
          <w:tcPr>
            <w:tcW w:w="294" w:type="pct"/>
          </w:tcPr>
          <w:p w14:paraId="46234FE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BCE0A7" w14:textId="64A11F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003460E" w14:textId="143EC0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8A34353" w14:textId="466DF7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512" w:type="pct"/>
          </w:tcPr>
          <w:p w14:paraId="5A5AC8DA" w14:textId="03B81E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4A89100" w14:textId="77777777" w:rsidTr="003F23A7">
        <w:tc>
          <w:tcPr>
            <w:tcW w:w="586" w:type="pct"/>
          </w:tcPr>
          <w:p w14:paraId="06CFAD84" w14:textId="51CF61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R4-2211311</w:t>
            </w:r>
          </w:p>
        </w:tc>
        <w:tc>
          <w:tcPr>
            <w:tcW w:w="811" w:type="pct"/>
          </w:tcPr>
          <w:p w14:paraId="6840473D" w14:textId="1BCED8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38.124 Maintenance (Rel-17, CAT A)</w:t>
            </w:r>
          </w:p>
        </w:tc>
        <w:tc>
          <w:tcPr>
            <w:tcW w:w="515" w:type="pct"/>
          </w:tcPr>
          <w:p w14:paraId="04F9E866" w14:textId="696117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0255407D" w14:textId="4CD63F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38.124</w:t>
            </w:r>
          </w:p>
        </w:tc>
        <w:tc>
          <w:tcPr>
            <w:tcW w:w="368" w:type="pct"/>
          </w:tcPr>
          <w:p w14:paraId="1B97AE10" w14:textId="525ABA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0042</w:t>
            </w:r>
          </w:p>
        </w:tc>
        <w:tc>
          <w:tcPr>
            <w:tcW w:w="294" w:type="pct"/>
          </w:tcPr>
          <w:p w14:paraId="24FD6D9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60FE50" w14:textId="7DB638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09041B" w14:textId="529355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9EF2666" w14:textId="7945D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TEI15, NR_newRAT-Core</w:t>
            </w:r>
          </w:p>
        </w:tc>
        <w:tc>
          <w:tcPr>
            <w:tcW w:w="512" w:type="pct"/>
          </w:tcPr>
          <w:p w14:paraId="26A0DF70" w14:textId="069135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35D657" w14:textId="77777777" w:rsidTr="003F23A7">
        <w:tc>
          <w:tcPr>
            <w:tcW w:w="586" w:type="pct"/>
          </w:tcPr>
          <w:p w14:paraId="13419063" w14:textId="5C6CB7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R4-2207731</w:t>
            </w:r>
          </w:p>
        </w:tc>
        <w:tc>
          <w:tcPr>
            <w:tcW w:w="811" w:type="pct"/>
          </w:tcPr>
          <w:p w14:paraId="554CE4FB" w14:textId="51CA5E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SRS configuration correction</w:t>
            </w:r>
          </w:p>
        </w:tc>
        <w:tc>
          <w:tcPr>
            <w:tcW w:w="515" w:type="pct"/>
          </w:tcPr>
          <w:p w14:paraId="01F941D0" w14:textId="5B883E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525E66C2" w14:textId="14E0B2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A99020A" w14:textId="0B29C9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2285</w:t>
            </w:r>
          </w:p>
        </w:tc>
        <w:tc>
          <w:tcPr>
            <w:tcW w:w="294" w:type="pct"/>
          </w:tcPr>
          <w:p w14:paraId="2AEFF0C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1F4F682" w14:textId="5D11EB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DA1A880" w14:textId="138B5F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DCA1714" w14:textId="64E55E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</w:t>
            </w:r>
          </w:p>
        </w:tc>
        <w:tc>
          <w:tcPr>
            <w:tcW w:w="512" w:type="pct"/>
          </w:tcPr>
          <w:p w14:paraId="4CE45FA3" w14:textId="4E62A5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347CE55" w14:textId="77777777" w:rsidTr="003F23A7">
        <w:tc>
          <w:tcPr>
            <w:tcW w:w="586" w:type="pct"/>
          </w:tcPr>
          <w:p w14:paraId="0586E001" w14:textId="44C34A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R4-2207734</w:t>
            </w:r>
          </w:p>
        </w:tc>
        <w:tc>
          <w:tcPr>
            <w:tcW w:w="811" w:type="pct"/>
          </w:tcPr>
          <w:p w14:paraId="224C4707" w14:textId="12FE9C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neighboring cell measurement requirement correction</w:t>
            </w:r>
          </w:p>
        </w:tc>
        <w:tc>
          <w:tcPr>
            <w:tcW w:w="515" w:type="pct"/>
          </w:tcPr>
          <w:p w14:paraId="634DA804" w14:textId="4CBDA7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35337E71" w14:textId="22DD5D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86787D" w14:textId="21596C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2286</w:t>
            </w:r>
          </w:p>
        </w:tc>
        <w:tc>
          <w:tcPr>
            <w:tcW w:w="294" w:type="pct"/>
          </w:tcPr>
          <w:p w14:paraId="28C9192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D76495" w14:textId="7EA1FC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3A796C" w14:textId="27635E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5512783" w14:textId="2A3ACE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2" w:type="pct"/>
          </w:tcPr>
          <w:p w14:paraId="3565890F" w14:textId="2D018D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4F38F2E" w14:textId="77777777" w:rsidTr="003F23A7">
        <w:tc>
          <w:tcPr>
            <w:tcW w:w="586" w:type="pct"/>
          </w:tcPr>
          <w:p w14:paraId="63CE446D" w14:textId="6EC8D4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R4-2211085</w:t>
            </w:r>
          </w:p>
        </w:tc>
        <w:tc>
          <w:tcPr>
            <w:tcW w:w="811" w:type="pct"/>
          </w:tcPr>
          <w:p w14:paraId="7B240274" w14:textId="29860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neighboring cell measurement requirement correction</w:t>
            </w:r>
          </w:p>
        </w:tc>
        <w:tc>
          <w:tcPr>
            <w:tcW w:w="515" w:type="pct"/>
          </w:tcPr>
          <w:p w14:paraId="2F7F1BD2" w14:textId="154FFB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3A5B0E8C" w14:textId="385CF9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249E0BB" w14:textId="61D02C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2286</w:t>
            </w:r>
          </w:p>
        </w:tc>
        <w:tc>
          <w:tcPr>
            <w:tcW w:w="294" w:type="pct"/>
          </w:tcPr>
          <w:p w14:paraId="773F57E5" w14:textId="0A53C58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41BF6F5" w14:textId="4ACDE5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FDDFE21" w14:textId="57E733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26B0BC3" w14:textId="5BA068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</w:t>
            </w:r>
          </w:p>
        </w:tc>
        <w:tc>
          <w:tcPr>
            <w:tcW w:w="512" w:type="pct"/>
          </w:tcPr>
          <w:p w14:paraId="2FAEEE2A" w14:textId="33D9B4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DA47982" w14:textId="77777777" w:rsidTr="003F23A7">
        <w:tc>
          <w:tcPr>
            <w:tcW w:w="586" w:type="pct"/>
          </w:tcPr>
          <w:p w14:paraId="0C9C861E" w14:textId="59D65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R4-2211218</w:t>
            </w:r>
          </w:p>
        </w:tc>
        <w:tc>
          <w:tcPr>
            <w:tcW w:w="811" w:type="pct"/>
          </w:tcPr>
          <w:p w14:paraId="6BD1EA1D" w14:textId="0E1212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FR2 HST neighboring cell measurement requirement correction</w:t>
            </w:r>
          </w:p>
        </w:tc>
        <w:tc>
          <w:tcPr>
            <w:tcW w:w="515" w:type="pct"/>
          </w:tcPr>
          <w:p w14:paraId="6F0F43BB" w14:textId="6653AF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37A65E09" w14:textId="3389DB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7257EA" w14:textId="4AABF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2286</w:t>
            </w:r>
          </w:p>
        </w:tc>
        <w:tc>
          <w:tcPr>
            <w:tcW w:w="294" w:type="pct"/>
          </w:tcPr>
          <w:p w14:paraId="31A35AEA" w14:textId="41A273E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62E3919B" w14:textId="1045E4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F55D5E7" w14:textId="644D6C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FBDCA8" w14:textId="0950F1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1B4CD56D" w14:textId="015C74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183071D" w14:textId="77777777" w:rsidTr="003F23A7">
        <w:tc>
          <w:tcPr>
            <w:tcW w:w="586" w:type="pct"/>
          </w:tcPr>
          <w:p w14:paraId="75A51F2C" w14:textId="1AB485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R4-2207737</w:t>
            </w:r>
          </w:p>
        </w:tc>
        <w:tc>
          <w:tcPr>
            <w:tcW w:w="811" w:type="pct"/>
          </w:tcPr>
          <w:p w14:paraId="5AA9BF2A" w14:textId="1A7CFD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saving criterion clarification</w:t>
            </w:r>
          </w:p>
        </w:tc>
        <w:tc>
          <w:tcPr>
            <w:tcW w:w="515" w:type="pct"/>
          </w:tcPr>
          <w:p w14:paraId="3D17828D" w14:textId="48163D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49F84253" w14:textId="1850B4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154198" w14:textId="6B1CCC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2287</w:t>
            </w:r>
          </w:p>
        </w:tc>
        <w:tc>
          <w:tcPr>
            <w:tcW w:w="294" w:type="pct"/>
          </w:tcPr>
          <w:p w14:paraId="4E823D1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6E38CD" w14:textId="4ADC81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085F913" w14:textId="086082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B11742" w14:textId="7972F7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</w:t>
            </w:r>
          </w:p>
        </w:tc>
        <w:tc>
          <w:tcPr>
            <w:tcW w:w="512" w:type="pct"/>
          </w:tcPr>
          <w:p w14:paraId="7AD61225" w14:textId="4A8405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EF90A2C" w14:textId="77777777" w:rsidTr="003F23A7">
        <w:tc>
          <w:tcPr>
            <w:tcW w:w="586" w:type="pct"/>
          </w:tcPr>
          <w:p w14:paraId="1C6CBCDA" w14:textId="0307E9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R4-2211102</w:t>
            </w:r>
          </w:p>
        </w:tc>
        <w:tc>
          <w:tcPr>
            <w:tcW w:w="811" w:type="pct"/>
          </w:tcPr>
          <w:p w14:paraId="1295B0F8" w14:textId="619C5B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Power saving criterion clarification</w:t>
            </w:r>
          </w:p>
        </w:tc>
        <w:tc>
          <w:tcPr>
            <w:tcW w:w="515" w:type="pct"/>
          </w:tcPr>
          <w:p w14:paraId="13B2CF4C" w14:textId="466465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4DC748BC" w14:textId="1484BB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3E41FD" w14:textId="431CB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2287</w:t>
            </w:r>
          </w:p>
        </w:tc>
        <w:tc>
          <w:tcPr>
            <w:tcW w:w="294" w:type="pct"/>
          </w:tcPr>
          <w:p w14:paraId="7C76841D" w14:textId="40AA8C0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9B73A74" w14:textId="69CA12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54A5FF7" w14:textId="0832AA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15048D2" w14:textId="1AD44E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</w:t>
            </w:r>
          </w:p>
        </w:tc>
        <w:tc>
          <w:tcPr>
            <w:tcW w:w="512" w:type="pct"/>
          </w:tcPr>
          <w:p w14:paraId="00065BB6" w14:textId="5DD5FB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49248774" w14:textId="77777777" w:rsidTr="003F23A7">
        <w:tc>
          <w:tcPr>
            <w:tcW w:w="586" w:type="pct"/>
          </w:tcPr>
          <w:p w14:paraId="552734EE" w14:textId="196D4E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R4-2207739</w:t>
            </w:r>
          </w:p>
        </w:tc>
        <w:tc>
          <w:tcPr>
            <w:tcW w:w="811" w:type="pct"/>
          </w:tcPr>
          <w:p w14:paraId="5C2676FC" w14:textId="116E0F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enhancement core requirement correction</w:t>
            </w:r>
          </w:p>
        </w:tc>
        <w:tc>
          <w:tcPr>
            <w:tcW w:w="515" w:type="pct"/>
          </w:tcPr>
          <w:p w14:paraId="4AAF8A4C" w14:textId="465BC7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4B595CE7" w14:textId="4A0CAB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4DD4D9" w14:textId="63100E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2288</w:t>
            </w:r>
          </w:p>
        </w:tc>
        <w:tc>
          <w:tcPr>
            <w:tcW w:w="294" w:type="pct"/>
          </w:tcPr>
          <w:p w14:paraId="4AEB54E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2449F4" w14:textId="79FFA7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835E60A" w14:textId="5FD676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C6E3A7" w14:textId="418D5B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</w:t>
            </w:r>
          </w:p>
        </w:tc>
        <w:tc>
          <w:tcPr>
            <w:tcW w:w="512" w:type="pct"/>
          </w:tcPr>
          <w:p w14:paraId="0718453A" w14:textId="66F19F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1A1A7F8" w14:textId="77777777" w:rsidTr="003F23A7">
        <w:tc>
          <w:tcPr>
            <w:tcW w:w="586" w:type="pct"/>
          </w:tcPr>
          <w:p w14:paraId="441F5FD2" w14:textId="11B5BA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R4-2211106</w:t>
            </w:r>
          </w:p>
        </w:tc>
        <w:tc>
          <w:tcPr>
            <w:tcW w:w="811" w:type="pct"/>
          </w:tcPr>
          <w:p w14:paraId="02ABE1A5" w14:textId="03C824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SL enhancement core requirement correction</w:t>
            </w:r>
          </w:p>
        </w:tc>
        <w:tc>
          <w:tcPr>
            <w:tcW w:w="515" w:type="pct"/>
          </w:tcPr>
          <w:p w14:paraId="16FC2F11" w14:textId="30214A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Qualcomm, Inc.</w:t>
            </w:r>
          </w:p>
        </w:tc>
        <w:tc>
          <w:tcPr>
            <w:tcW w:w="441" w:type="pct"/>
          </w:tcPr>
          <w:p w14:paraId="63A65486" w14:textId="082E8E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F05961B" w14:textId="7D0E5D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2288</w:t>
            </w:r>
          </w:p>
        </w:tc>
        <w:tc>
          <w:tcPr>
            <w:tcW w:w="294" w:type="pct"/>
          </w:tcPr>
          <w:p w14:paraId="145C8C90" w14:textId="2B2F749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892271" w14:textId="569825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FB1062" w14:textId="25F334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B05671" w14:textId="7E3DC8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69F11AE5" w14:textId="23505E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09FEB48" w14:textId="77777777" w:rsidTr="003F23A7">
        <w:tc>
          <w:tcPr>
            <w:tcW w:w="586" w:type="pct"/>
          </w:tcPr>
          <w:p w14:paraId="7C24249F" w14:textId="6211EA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R4-2207767</w:t>
            </w:r>
          </w:p>
        </w:tc>
        <w:tc>
          <w:tcPr>
            <w:tcW w:w="811" w:type="pct"/>
          </w:tcPr>
          <w:p w14:paraId="119DD982" w14:textId="64694C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SRS antenna port switching in TS38.133</w:t>
            </w:r>
          </w:p>
        </w:tc>
        <w:tc>
          <w:tcPr>
            <w:tcW w:w="515" w:type="pct"/>
          </w:tcPr>
          <w:p w14:paraId="6FADF982" w14:textId="36988F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0049F3A8" w14:textId="15C251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0151839" w14:textId="5AAD9D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2289</w:t>
            </w:r>
          </w:p>
        </w:tc>
        <w:tc>
          <w:tcPr>
            <w:tcW w:w="294" w:type="pct"/>
          </w:tcPr>
          <w:p w14:paraId="344F124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87D38A2" w14:textId="51879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F28EF1" w14:textId="595111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62A990" w14:textId="160FEF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0E0FD660" w14:textId="7C56DE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3F94B5A" w14:textId="77777777" w:rsidTr="003F23A7">
        <w:tc>
          <w:tcPr>
            <w:tcW w:w="586" w:type="pct"/>
          </w:tcPr>
          <w:p w14:paraId="2CBDD7A5" w14:textId="2DCC93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R4-2207770</w:t>
            </w:r>
          </w:p>
        </w:tc>
        <w:tc>
          <w:tcPr>
            <w:tcW w:w="811" w:type="pct"/>
          </w:tcPr>
          <w:p w14:paraId="0A06A412" w14:textId="1C3B3E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for NE-DC to NE-DC in TS38.133 R17</w:t>
            </w:r>
          </w:p>
        </w:tc>
        <w:tc>
          <w:tcPr>
            <w:tcW w:w="515" w:type="pct"/>
          </w:tcPr>
          <w:p w14:paraId="3BD0F2D3" w14:textId="27D2B1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5A00498A" w14:textId="58F8C9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8121882" w14:textId="5B4B45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2290</w:t>
            </w:r>
          </w:p>
        </w:tc>
        <w:tc>
          <w:tcPr>
            <w:tcW w:w="294" w:type="pct"/>
          </w:tcPr>
          <w:p w14:paraId="49432A3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B7448B" w14:textId="71B529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CD43B2" w14:textId="4E0B6D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AAAA3CF" w14:textId="278775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3F5B131E" w14:textId="12A159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BCB8BD3" w14:textId="77777777" w:rsidTr="003F23A7">
        <w:tc>
          <w:tcPr>
            <w:tcW w:w="586" w:type="pct"/>
          </w:tcPr>
          <w:p w14:paraId="3C07BB51" w14:textId="7AC01E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R4-2210997</w:t>
            </w:r>
          </w:p>
        </w:tc>
        <w:tc>
          <w:tcPr>
            <w:tcW w:w="811" w:type="pct"/>
          </w:tcPr>
          <w:p w14:paraId="0FA9DE08" w14:textId="37714A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for NE-DC to NE-DC in TS38.133 R17</w:t>
            </w:r>
          </w:p>
        </w:tc>
        <w:tc>
          <w:tcPr>
            <w:tcW w:w="515" w:type="pct"/>
          </w:tcPr>
          <w:p w14:paraId="02B796F3" w14:textId="1041A1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5826AB0A" w14:textId="40CA4F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E7C7267" w14:textId="2C5B74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2290</w:t>
            </w:r>
          </w:p>
        </w:tc>
        <w:tc>
          <w:tcPr>
            <w:tcW w:w="294" w:type="pct"/>
          </w:tcPr>
          <w:p w14:paraId="673DCD1B" w14:textId="4B8A574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8F27008" w14:textId="154382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C0B9FA" w14:textId="59E41A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7AB61D8" w14:textId="1ED6E4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64D573E2" w14:textId="34FA64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44E9731" w14:textId="77777777" w:rsidTr="003F23A7">
        <w:tc>
          <w:tcPr>
            <w:tcW w:w="586" w:type="pct"/>
          </w:tcPr>
          <w:p w14:paraId="4CE921EA" w14:textId="160AFF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R4-2207774</w:t>
            </w:r>
          </w:p>
        </w:tc>
        <w:tc>
          <w:tcPr>
            <w:tcW w:w="811" w:type="pct"/>
          </w:tcPr>
          <w:p w14:paraId="26C6DB7C" w14:textId="3F0537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in TS38.133 R17</w:t>
            </w:r>
          </w:p>
        </w:tc>
        <w:tc>
          <w:tcPr>
            <w:tcW w:w="515" w:type="pct"/>
          </w:tcPr>
          <w:p w14:paraId="35DEF6D8" w14:textId="4629D2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5B08B4B" w14:textId="4D7708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0DC9962" w14:textId="6A7FC0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2291</w:t>
            </w:r>
          </w:p>
        </w:tc>
        <w:tc>
          <w:tcPr>
            <w:tcW w:w="294" w:type="pct"/>
          </w:tcPr>
          <w:p w14:paraId="49F515F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A58D556" w14:textId="420867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FD22F4" w14:textId="578429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32B4E5" w14:textId="044651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2528F41" w14:textId="189E98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35ABD27" w14:textId="77777777" w:rsidTr="003F23A7">
        <w:tc>
          <w:tcPr>
            <w:tcW w:w="586" w:type="pct"/>
          </w:tcPr>
          <w:p w14:paraId="3D6EFEF4" w14:textId="0B1763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R4-2207808</w:t>
            </w:r>
          </w:p>
        </w:tc>
        <w:tc>
          <w:tcPr>
            <w:tcW w:w="811" w:type="pct"/>
          </w:tcPr>
          <w:p w14:paraId="6637B101" w14:textId="1B589E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Inter-cell L1-RSRP measurement requirements</w:t>
            </w:r>
          </w:p>
        </w:tc>
        <w:tc>
          <w:tcPr>
            <w:tcW w:w="515" w:type="pct"/>
          </w:tcPr>
          <w:p w14:paraId="018E4F74" w14:textId="31C176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4B8AD1AF" w14:textId="65F5EA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79AF76D" w14:textId="26250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2292</w:t>
            </w:r>
          </w:p>
        </w:tc>
        <w:tc>
          <w:tcPr>
            <w:tcW w:w="294" w:type="pct"/>
          </w:tcPr>
          <w:p w14:paraId="7F12CF2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A24B70" w14:textId="7482FF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34BEC2" w14:textId="607D9D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28705B8" w14:textId="4E0A9D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70F35D99" w14:textId="0851B1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6F6787B9" w14:textId="77777777" w:rsidTr="003F23A7">
        <w:tc>
          <w:tcPr>
            <w:tcW w:w="586" w:type="pct"/>
          </w:tcPr>
          <w:p w14:paraId="5FA9E72E" w14:textId="71CEBB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R4-2207872</w:t>
            </w:r>
          </w:p>
        </w:tc>
        <w:tc>
          <w:tcPr>
            <w:tcW w:w="811" w:type="pct"/>
          </w:tcPr>
          <w:p w14:paraId="1416CAD2" w14:textId="22FE91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on 38.133 R17</w:t>
            </w:r>
          </w:p>
        </w:tc>
        <w:tc>
          <w:tcPr>
            <w:tcW w:w="515" w:type="pct"/>
          </w:tcPr>
          <w:p w14:paraId="496F9E79" w14:textId="1B1359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5A1F6D09" w14:textId="50506B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2A6CD63" w14:textId="38385B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2293</w:t>
            </w:r>
          </w:p>
        </w:tc>
        <w:tc>
          <w:tcPr>
            <w:tcW w:w="294" w:type="pct"/>
          </w:tcPr>
          <w:p w14:paraId="5421FDA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70C8301" w14:textId="652D36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0A8298" w14:textId="129D0E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C40FB21" w14:textId="2E43FF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33EEE8D8" w14:textId="01A063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8D8E6AB" w14:textId="77777777" w:rsidTr="003F23A7">
        <w:tc>
          <w:tcPr>
            <w:tcW w:w="586" w:type="pct"/>
          </w:tcPr>
          <w:p w14:paraId="0494410F" w14:textId="34162B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R4-2211071</w:t>
            </w:r>
          </w:p>
        </w:tc>
        <w:tc>
          <w:tcPr>
            <w:tcW w:w="811" w:type="pct"/>
          </w:tcPr>
          <w:p w14:paraId="469092FF" w14:textId="519A3C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SCG activation on 38.133 R17</w:t>
            </w:r>
          </w:p>
        </w:tc>
        <w:tc>
          <w:tcPr>
            <w:tcW w:w="515" w:type="pct"/>
          </w:tcPr>
          <w:p w14:paraId="33642378" w14:textId="250802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23B17C7A" w14:textId="3F59BE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B010B8A" w14:textId="70E33B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2293</w:t>
            </w:r>
          </w:p>
        </w:tc>
        <w:tc>
          <w:tcPr>
            <w:tcW w:w="294" w:type="pct"/>
          </w:tcPr>
          <w:p w14:paraId="2224A851" w14:textId="585FC06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359F693" w14:textId="6C64BC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556CB9" w14:textId="6F903F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38D0D8" w14:textId="0BEE80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6BB0CDED" w14:textId="57BD49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B1C1F37" w14:textId="77777777" w:rsidTr="003F23A7">
        <w:tc>
          <w:tcPr>
            <w:tcW w:w="586" w:type="pct"/>
          </w:tcPr>
          <w:p w14:paraId="0B810F41" w14:textId="30E66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R4-2207874</w:t>
            </w:r>
          </w:p>
        </w:tc>
        <w:tc>
          <w:tcPr>
            <w:tcW w:w="811" w:type="pct"/>
          </w:tcPr>
          <w:p w14:paraId="7132EAC1" w14:textId="11A9CB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requirements for NR Uu and SL intra-band con-current operation</w:t>
            </w:r>
          </w:p>
        </w:tc>
        <w:tc>
          <w:tcPr>
            <w:tcW w:w="515" w:type="pct"/>
          </w:tcPr>
          <w:p w14:paraId="4964EC84" w14:textId="39E841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3FD26E47" w14:textId="1E2B7B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6DD69F8" w14:textId="053B78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2294</w:t>
            </w:r>
          </w:p>
        </w:tc>
        <w:tc>
          <w:tcPr>
            <w:tcW w:w="294" w:type="pct"/>
          </w:tcPr>
          <w:p w14:paraId="7737103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75952D" w14:textId="5593F8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E8A39C" w14:textId="28AB5A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D95D5A" w14:textId="50C291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7DF430E" w14:textId="535CDE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729D66F" w14:textId="77777777" w:rsidTr="003F23A7">
        <w:tc>
          <w:tcPr>
            <w:tcW w:w="586" w:type="pct"/>
          </w:tcPr>
          <w:p w14:paraId="4B9AE4E3" w14:textId="4B143D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R4-2211107</w:t>
            </w:r>
          </w:p>
        </w:tc>
        <w:tc>
          <w:tcPr>
            <w:tcW w:w="811" w:type="pct"/>
          </w:tcPr>
          <w:p w14:paraId="104BB65A" w14:textId="627B29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for RRM requirements for NR Uu and SL intra-band con-current operation</w:t>
            </w:r>
          </w:p>
        </w:tc>
        <w:tc>
          <w:tcPr>
            <w:tcW w:w="515" w:type="pct"/>
          </w:tcPr>
          <w:p w14:paraId="439F6506" w14:textId="29FDC5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(Shenzhen) Inc.</w:t>
            </w:r>
          </w:p>
        </w:tc>
        <w:tc>
          <w:tcPr>
            <w:tcW w:w="441" w:type="pct"/>
          </w:tcPr>
          <w:p w14:paraId="54F37836" w14:textId="078DB6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579213" w14:textId="62A057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2294</w:t>
            </w:r>
          </w:p>
        </w:tc>
        <w:tc>
          <w:tcPr>
            <w:tcW w:w="294" w:type="pct"/>
          </w:tcPr>
          <w:p w14:paraId="098BB04F" w14:textId="3C531A2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EF76C2A" w14:textId="5B1EDC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4FD5A35" w14:textId="49FEED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67A59A8" w14:textId="53F4B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ECE3090" w14:textId="6D2D9E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20AD3A2" w14:textId="77777777" w:rsidTr="003F23A7">
        <w:tc>
          <w:tcPr>
            <w:tcW w:w="586" w:type="pct"/>
          </w:tcPr>
          <w:p w14:paraId="4583ED7A" w14:textId="1465B7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R4-2207890</w:t>
            </w:r>
          </w:p>
        </w:tc>
        <w:tc>
          <w:tcPr>
            <w:tcW w:w="811" w:type="pct"/>
          </w:tcPr>
          <w:p w14:paraId="713A4E43" w14:textId="1D465E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UL Timing Adjustment</w:t>
            </w:r>
          </w:p>
        </w:tc>
        <w:tc>
          <w:tcPr>
            <w:tcW w:w="515" w:type="pct"/>
          </w:tcPr>
          <w:p w14:paraId="64D96496" w14:textId="2FA4E9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2F4BF43" w14:textId="6490AE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25A2EFB" w14:textId="1D915B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2295</w:t>
            </w:r>
          </w:p>
        </w:tc>
        <w:tc>
          <w:tcPr>
            <w:tcW w:w="294" w:type="pct"/>
          </w:tcPr>
          <w:p w14:paraId="58C90B2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BDE24E" w14:textId="6C7424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69FA84D" w14:textId="3EB477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6083CE9" w14:textId="2C5E4D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05156D32" w14:textId="38C87F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DD097AA" w14:textId="77777777" w:rsidTr="003F23A7">
        <w:tc>
          <w:tcPr>
            <w:tcW w:w="586" w:type="pct"/>
          </w:tcPr>
          <w:p w14:paraId="0B0E2AE8" w14:textId="765745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R4-2211084</w:t>
            </w:r>
          </w:p>
        </w:tc>
        <w:tc>
          <w:tcPr>
            <w:tcW w:w="811" w:type="pct"/>
          </w:tcPr>
          <w:p w14:paraId="3990B3FD" w14:textId="0D244C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UL Timing Adjustment</w:t>
            </w:r>
          </w:p>
        </w:tc>
        <w:tc>
          <w:tcPr>
            <w:tcW w:w="515" w:type="pct"/>
          </w:tcPr>
          <w:p w14:paraId="7F55C31A" w14:textId="44AA05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82AC69E" w14:textId="49AEB5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C124CC7" w14:textId="4E7A1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2295</w:t>
            </w:r>
          </w:p>
        </w:tc>
        <w:tc>
          <w:tcPr>
            <w:tcW w:w="294" w:type="pct"/>
          </w:tcPr>
          <w:p w14:paraId="25183CAC" w14:textId="3DD7270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DDC45D0" w14:textId="02012F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6F004B" w14:textId="028DFA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B6B453E" w14:textId="1BBDA8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D4C2912" w14:textId="55FBCB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1E916FB" w14:textId="77777777" w:rsidTr="003F23A7">
        <w:tc>
          <w:tcPr>
            <w:tcW w:w="586" w:type="pct"/>
          </w:tcPr>
          <w:p w14:paraId="18A1DBAD" w14:textId="262377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R4-2211217</w:t>
            </w:r>
          </w:p>
        </w:tc>
        <w:tc>
          <w:tcPr>
            <w:tcW w:w="811" w:type="pct"/>
          </w:tcPr>
          <w:p w14:paraId="147545CE" w14:textId="39B1EB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on UL Timing Adjustment</w:t>
            </w:r>
          </w:p>
        </w:tc>
        <w:tc>
          <w:tcPr>
            <w:tcW w:w="515" w:type="pct"/>
          </w:tcPr>
          <w:p w14:paraId="7203AE06" w14:textId="799DCF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238133E" w14:textId="361D28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C46FD21" w14:textId="179DE2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2295</w:t>
            </w:r>
          </w:p>
        </w:tc>
        <w:tc>
          <w:tcPr>
            <w:tcW w:w="294" w:type="pct"/>
          </w:tcPr>
          <w:p w14:paraId="1A699908" w14:textId="1F16DF4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60208AAA" w14:textId="4B81AB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7495E4" w14:textId="489555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A72884" w14:textId="23EBE6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01CA1DE2" w14:textId="2BED16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96342E6" w14:textId="77777777" w:rsidTr="003F23A7">
        <w:tc>
          <w:tcPr>
            <w:tcW w:w="586" w:type="pct"/>
          </w:tcPr>
          <w:p w14:paraId="1F62E60F" w14:textId="400A2B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R4-2208092</w:t>
            </w:r>
          </w:p>
        </w:tc>
        <w:tc>
          <w:tcPr>
            <w:tcW w:w="811" w:type="pct"/>
          </w:tcPr>
          <w:p w14:paraId="30208CD7" w14:textId="61272A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 CR on introduction of SRS antenna port switching (resubmission)</w:t>
            </w:r>
          </w:p>
        </w:tc>
        <w:tc>
          <w:tcPr>
            <w:tcW w:w="515" w:type="pct"/>
          </w:tcPr>
          <w:p w14:paraId="6BC7E134" w14:textId="36A873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E178492" w14:textId="7757E5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745B879" w14:textId="0207BE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2296</w:t>
            </w:r>
          </w:p>
        </w:tc>
        <w:tc>
          <w:tcPr>
            <w:tcW w:w="294" w:type="pct"/>
          </w:tcPr>
          <w:p w14:paraId="68C2AEE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BDCA6A" w14:textId="7E238B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F0AF1D6" w14:textId="34B792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1EC9AD2" w14:textId="017E9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CFC62B3" w14:textId="6FF612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319EFB2" w14:textId="77777777" w:rsidTr="003F23A7">
        <w:tc>
          <w:tcPr>
            <w:tcW w:w="586" w:type="pct"/>
          </w:tcPr>
          <w:p w14:paraId="5C78B10B" w14:textId="750D64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R4-2208106</w:t>
            </w:r>
          </w:p>
        </w:tc>
        <w:tc>
          <w:tcPr>
            <w:tcW w:w="811" w:type="pct"/>
          </w:tcPr>
          <w:p w14:paraId="1D2CE5DD" w14:textId="1DD8E8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Handover with PSCell from NR SA to EN-DC  with sequential processing</w:t>
            </w:r>
          </w:p>
        </w:tc>
        <w:tc>
          <w:tcPr>
            <w:tcW w:w="515" w:type="pct"/>
          </w:tcPr>
          <w:p w14:paraId="5E7B1438" w14:textId="255848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32C38661" w14:textId="46D3E0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2070F82" w14:textId="49669E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2297</w:t>
            </w:r>
          </w:p>
        </w:tc>
        <w:tc>
          <w:tcPr>
            <w:tcW w:w="294" w:type="pct"/>
          </w:tcPr>
          <w:p w14:paraId="33EAA0A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2209DF" w14:textId="00D7DB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E19CBB" w14:textId="741F5B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146A147" w14:textId="7203D2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2" w:type="pct"/>
          </w:tcPr>
          <w:p w14:paraId="7DA5F7A2" w14:textId="17AC4C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0821AA4" w14:textId="77777777" w:rsidTr="003F23A7">
        <w:tc>
          <w:tcPr>
            <w:tcW w:w="586" w:type="pct"/>
          </w:tcPr>
          <w:p w14:paraId="009B7356" w14:textId="3A44D6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R4-2211003</w:t>
            </w:r>
          </w:p>
        </w:tc>
        <w:tc>
          <w:tcPr>
            <w:tcW w:w="811" w:type="pct"/>
          </w:tcPr>
          <w:p w14:paraId="66A468BB" w14:textId="7DDD2D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test case for Handover with PSCell from NR SA to EN-DC  with sequential processing</w:t>
            </w:r>
          </w:p>
        </w:tc>
        <w:tc>
          <w:tcPr>
            <w:tcW w:w="515" w:type="pct"/>
          </w:tcPr>
          <w:p w14:paraId="4C52BA81" w14:textId="292080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1CC9D3BD" w14:textId="5EE3F8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5CCAA38" w14:textId="6AAEFE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2297</w:t>
            </w:r>
          </w:p>
        </w:tc>
        <w:tc>
          <w:tcPr>
            <w:tcW w:w="294" w:type="pct"/>
          </w:tcPr>
          <w:p w14:paraId="17AACE6F" w14:textId="5675E65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EBE329F" w14:textId="041387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1A8BD61" w14:textId="7C30F4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175EDE2" w14:textId="7D314E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2" w:type="pct"/>
          </w:tcPr>
          <w:p w14:paraId="1433C10F" w14:textId="67954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162F949D" w14:textId="77777777" w:rsidTr="003F23A7">
        <w:tc>
          <w:tcPr>
            <w:tcW w:w="586" w:type="pct"/>
          </w:tcPr>
          <w:p w14:paraId="0B0B2FCD" w14:textId="3A64FC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R4-2208107</w:t>
            </w:r>
          </w:p>
        </w:tc>
        <w:tc>
          <w:tcPr>
            <w:tcW w:w="811" w:type="pct"/>
          </w:tcPr>
          <w:p w14:paraId="47358012" w14:textId="4F315D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TC for PUCCH SCell activation and deactivation delay requirements</w:t>
            </w:r>
          </w:p>
        </w:tc>
        <w:tc>
          <w:tcPr>
            <w:tcW w:w="515" w:type="pct"/>
          </w:tcPr>
          <w:p w14:paraId="6A7F2002" w14:textId="33CA19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29FBD507" w14:textId="6B5076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284163" w14:textId="08D666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2298</w:t>
            </w:r>
          </w:p>
        </w:tc>
        <w:tc>
          <w:tcPr>
            <w:tcW w:w="294" w:type="pct"/>
          </w:tcPr>
          <w:p w14:paraId="4C61569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44DB91" w14:textId="243834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A8204A" w14:textId="1B354E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DEBB62F" w14:textId="6709B8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2" w:type="pct"/>
          </w:tcPr>
          <w:p w14:paraId="56B91A37" w14:textId="7AEAF5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1297A86E" w14:textId="77777777" w:rsidTr="003F23A7">
        <w:tc>
          <w:tcPr>
            <w:tcW w:w="586" w:type="pct"/>
          </w:tcPr>
          <w:p w14:paraId="490AC27E" w14:textId="5F253B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R4-2208108</w:t>
            </w:r>
          </w:p>
        </w:tc>
        <w:tc>
          <w:tcPr>
            <w:tcW w:w="811" w:type="pct"/>
          </w:tcPr>
          <w:p w14:paraId="3CD4305E" w14:textId="32706D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NR FR1 - E-UTRAN interruptions at NR SRS antenna port switching with 1 SRS symbol in asynchronous NE-DC</w:t>
            </w:r>
          </w:p>
        </w:tc>
        <w:tc>
          <w:tcPr>
            <w:tcW w:w="515" w:type="pct"/>
          </w:tcPr>
          <w:p w14:paraId="335062C3" w14:textId="1E3857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2DE999CC" w14:textId="7284A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5BE0178" w14:textId="66D495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2299</w:t>
            </w:r>
          </w:p>
        </w:tc>
        <w:tc>
          <w:tcPr>
            <w:tcW w:w="294" w:type="pct"/>
          </w:tcPr>
          <w:p w14:paraId="154B5B0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6F097FB" w14:textId="046B6D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70329A3" w14:textId="284F3A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F61278F" w14:textId="0296C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NR_RRM_enh2-Perf</w:t>
            </w:r>
          </w:p>
        </w:tc>
        <w:tc>
          <w:tcPr>
            <w:tcW w:w="512" w:type="pct"/>
          </w:tcPr>
          <w:p w14:paraId="3D376E85" w14:textId="6DD84C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6C9BA4D8" w14:textId="77777777" w:rsidTr="003F23A7">
        <w:tc>
          <w:tcPr>
            <w:tcW w:w="586" w:type="pct"/>
          </w:tcPr>
          <w:p w14:paraId="1F116271" w14:textId="2A0FD8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R4-2208110</w:t>
            </w:r>
          </w:p>
        </w:tc>
        <w:tc>
          <w:tcPr>
            <w:tcW w:w="811" w:type="pct"/>
          </w:tcPr>
          <w:p w14:paraId="78FA5879" w14:textId="3CE9AF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RLMBFD relaxation</w:t>
            </w:r>
          </w:p>
        </w:tc>
        <w:tc>
          <w:tcPr>
            <w:tcW w:w="515" w:type="pct"/>
          </w:tcPr>
          <w:p w14:paraId="3721087A" w14:textId="6C0858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Xiaomi</w:t>
            </w:r>
          </w:p>
        </w:tc>
        <w:tc>
          <w:tcPr>
            <w:tcW w:w="441" w:type="pct"/>
          </w:tcPr>
          <w:p w14:paraId="094F072A" w14:textId="172F7B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D29DBD" w14:textId="13A0CF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2300</w:t>
            </w:r>
          </w:p>
        </w:tc>
        <w:tc>
          <w:tcPr>
            <w:tcW w:w="294" w:type="pct"/>
          </w:tcPr>
          <w:p w14:paraId="25FA407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C86EE4B" w14:textId="1B45A6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707269" w14:textId="5A0DF1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7E204B5" w14:textId="63F574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04DB5013" w14:textId="5A940E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2296B293" w14:textId="77777777" w:rsidTr="003F23A7">
        <w:tc>
          <w:tcPr>
            <w:tcW w:w="586" w:type="pct"/>
          </w:tcPr>
          <w:p w14:paraId="56ED3F8C" w14:textId="0A4D7D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R4-2208171</w:t>
            </w:r>
          </w:p>
        </w:tc>
        <w:tc>
          <w:tcPr>
            <w:tcW w:w="811" w:type="pct"/>
          </w:tcPr>
          <w:p w14:paraId="66ABB0F4" w14:textId="59E6D2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requirement of HO with PSCell</w:t>
            </w:r>
          </w:p>
        </w:tc>
        <w:tc>
          <w:tcPr>
            <w:tcW w:w="515" w:type="pct"/>
          </w:tcPr>
          <w:p w14:paraId="63B06B56" w14:textId="07166F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212B543" w14:textId="02CFEF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2C077D9" w14:textId="7E3406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2301</w:t>
            </w:r>
          </w:p>
        </w:tc>
        <w:tc>
          <w:tcPr>
            <w:tcW w:w="294" w:type="pct"/>
          </w:tcPr>
          <w:p w14:paraId="4CC295A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F30B24" w14:textId="2CD722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FF5320" w14:textId="54653C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324AD72" w14:textId="4AE0A4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11EB871" w14:textId="270FC0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83C7459" w14:textId="77777777" w:rsidTr="003F23A7">
        <w:tc>
          <w:tcPr>
            <w:tcW w:w="586" w:type="pct"/>
          </w:tcPr>
          <w:p w14:paraId="65A2BCB1" w14:textId="42488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R4-2210999</w:t>
            </w:r>
          </w:p>
        </w:tc>
        <w:tc>
          <w:tcPr>
            <w:tcW w:w="811" w:type="pct"/>
          </w:tcPr>
          <w:p w14:paraId="2F2DBE20" w14:textId="72D95C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requirement of HO with PSCell</w:t>
            </w:r>
          </w:p>
        </w:tc>
        <w:tc>
          <w:tcPr>
            <w:tcW w:w="515" w:type="pct"/>
          </w:tcPr>
          <w:p w14:paraId="08E393B7" w14:textId="17C8EE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DA68EE7" w14:textId="127FC9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9C4E8F8" w14:textId="4B59AF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2301</w:t>
            </w:r>
          </w:p>
        </w:tc>
        <w:tc>
          <w:tcPr>
            <w:tcW w:w="294" w:type="pct"/>
          </w:tcPr>
          <w:p w14:paraId="322A3CA6" w14:textId="4ABAA48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9657BE2" w14:textId="754724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4E3CD4" w14:textId="454243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58085E8" w14:textId="1A126E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2E9DD68C" w14:textId="502755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97E9278" w14:textId="77777777" w:rsidTr="003F23A7">
        <w:tc>
          <w:tcPr>
            <w:tcW w:w="586" w:type="pct"/>
          </w:tcPr>
          <w:p w14:paraId="188FDAB3" w14:textId="27C5D2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R4-2208173</w:t>
            </w:r>
          </w:p>
        </w:tc>
        <w:tc>
          <w:tcPr>
            <w:tcW w:w="811" w:type="pct"/>
          </w:tcPr>
          <w:p w14:paraId="61C5C6D0" w14:textId="6B396C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Completing PUCCH SCell activation requirement</w:t>
            </w:r>
          </w:p>
        </w:tc>
        <w:tc>
          <w:tcPr>
            <w:tcW w:w="515" w:type="pct"/>
          </w:tcPr>
          <w:p w14:paraId="7B6905D5" w14:textId="1507DA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0711A848" w14:textId="694DFF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7174D9" w14:textId="703EA2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2302</w:t>
            </w:r>
          </w:p>
        </w:tc>
        <w:tc>
          <w:tcPr>
            <w:tcW w:w="294" w:type="pct"/>
          </w:tcPr>
          <w:p w14:paraId="5A9C867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E06B90" w14:textId="2DEA81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8B3A58" w14:textId="186A50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4A234D" w14:textId="41A982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303918F1" w14:textId="1F11F8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05B70737" w14:textId="77777777" w:rsidTr="003F23A7">
        <w:tc>
          <w:tcPr>
            <w:tcW w:w="586" w:type="pct"/>
          </w:tcPr>
          <w:p w14:paraId="54EDEA1C" w14:textId="599C82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R4-2208212</w:t>
            </w:r>
          </w:p>
        </w:tc>
        <w:tc>
          <w:tcPr>
            <w:tcW w:w="811" w:type="pct"/>
          </w:tcPr>
          <w:p w14:paraId="463B0A6A" w14:textId="64597A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measurement period without gaps</w:t>
            </w:r>
          </w:p>
        </w:tc>
        <w:tc>
          <w:tcPr>
            <w:tcW w:w="515" w:type="pct"/>
          </w:tcPr>
          <w:p w14:paraId="620B60F8" w14:textId="57CDA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6993E97A" w14:textId="06D553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A70CFEC" w14:textId="40F22E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2303</w:t>
            </w:r>
          </w:p>
        </w:tc>
        <w:tc>
          <w:tcPr>
            <w:tcW w:w="294" w:type="pct"/>
          </w:tcPr>
          <w:p w14:paraId="04E592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2F9645" w14:textId="25E7D6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A4CF21" w14:textId="4A108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FAAD46B" w14:textId="780242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17A3E5E4" w14:textId="09B6DA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E7E9661" w14:textId="77777777" w:rsidTr="003F23A7">
        <w:tc>
          <w:tcPr>
            <w:tcW w:w="586" w:type="pct"/>
          </w:tcPr>
          <w:p w14:paraId="3E725C81" w14:textId="295BB3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R4-2211052</w:t>
            </w:r>
          </w:p>
        </w:tc>
        <w:tc>
          <w:tcPr>
            <w:tcW w:w="811" w:type="pct"/>
          </w:tcPr>
          <w:p w14:paraId="44538426" w14:textId="3E141B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 measurement period without gaps</w:t>
            </w:r>
          </w:p>
        </w:tc>
        <w:tc>
          <w:tcPr>
            <w:tcW w:w="515" w:type="pct"/>
          </w:tcPr>
          <w:p w14:paraId="530183FD" w14:textId="247B07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C31671C" w14:textId="1ED7A6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E4D9416" w14:textId="522BA7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2303</w:t>
            </w:r>
          </w:p>
        </w:tc>
        <w:tc>
          <w:tcPr>
            <w:tcW w:w="294" w:type="pct"/>
          </w:tcPr>
          <w:p w14:paraId="5136CDA8" w14:textId="6FD4AED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E7C92AD" w14:textId="4D4466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13DF39" w14:textId="54122C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676885" w14:textId="583EAF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672195D9" w14:textId="77E2AF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7B820D4" w14:textId="77777777" w:rsidTr="003F23A7">
        <w:tc>
          <w:tcPr>
            <w:tcW w:w="586" w:type="pct"/>
          </w:tcPr>
          <w:p w14:paraId="68E4010A" w14:textId="1DD048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R4-2208213</w:t>
            </w:r>
          </w:p>
        </w:tc>
        <w:tc>
          <w:tcPr>
            <w:tcW w:w="811" w:type="pct"/>
          </w:tcPr>
          <w:p w14:paraId="0E08D772" w14:textId="5A7538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PRS-RSRPP measurement period requirements</w:t>
            </w:r>
          </w:p>
        </w:tc>
        <w:tc>
          <w:tcPr>
            <w:tcW w:w="515" w:type="pct"/>
          </w:tcPr>
          <w:p w14:paraId="043DD8BB" w14:textId="5E111D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3B026C5" w14:textId="51B657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7CC2D2F" w14:textId="5B4C94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2304</w:t>
            </w:r>
          </w:p>
        </w:tc>
        <w:tc>
          <w:tcPr>
            <w:tcW w:w="294" w:type="pct"/>
          </w:tcPr>
          <w:p w14:paraId="5EEE20D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06EBDDB" w14:textId="23E42A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766E05" w14:textId="034D6F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67B292" w14:textId="4CB1B3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123A7571" w14:textId="584414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D2823EC" w14:textId="77777777" w:rsidTr="003F23A7">
        <w:tc>
          <w:tcPr>
            <w:tcW w:w="586" w:type="pct"/>
          </w:tcPr>
          <w:p w14:paraId="524020BB" w14:textId="77F6D5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R4-2211053</w:t>
            </w:r>
          </w:p>
        </w:tc>
        <w:tc>
          <w:tcPr>
            <w:tcW w:w="811" w:type="pct"/>
          </w:tcPr>
          <w:p w14:paraId="0134865F" w14:textId="53657A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PRS-RSRPP measurement period requirements</w:t>
            </w:r>
          </w:p>
        </w:tc>
        <w:tc>
          <w:tcPr>
            <w:tcW w:w="515" w:type="pct"/>
          </w:tcPr>
          <w:p w14:paraId="57139538" w14:textId="771A6A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55073B7" w14:textId="4B6838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A7407C7" w14:textId="783C61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2304</w:t>
            </w:r>
          </w:p>
        </w:tc>
        <w:tc>
          <w:tcPr>
            <w:tcW w:w="294" w:type="pct"/>
          </w:tcPr>
          <w:p w14:paraId="705B1E07" w14:textId="3F7B56A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29BF058" w14:textId="79B913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605F45" w14:textId="4C290C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333CB49" w14:textId="5DC83D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50A749A" w14:textId="65F6FA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013651A" w14:textId="77777777" w:rsidTr="003F23A7">
        <w:tc>
          <w:tcPr>
            <w:tcW w:w="586" w:type="pct"/>
          </w:tcPr>
          <w:p w14:paraId="2A994B3C" w14:textId="731A6F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R4-2208215</w:t>
            </w:r>
          </w:p>
        </w:tc>
        <w:tc>
          <w:tcPr>
            <w:tcW w:w="811" w:type="pct"/>
          </w:tcPr>
          <w:p w14:paraId="55E7FD3C" w14:textId="583893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PRS and RRM measurement requirements in RRC_INACTIVE state</w:t>
            </w:r>
          </w:p>
        </w:tc>
        <w:tc>
          <w:tcPr>
            <w:tcW w:w="515" w:type="pct"/>
          </w:tcPr>
          <w:p w14:paraId="3FEAC8BA" w14:textId="0D79E2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D2370EC" w14:textId="17E983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3AFD00C" w14:textId="745630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2305</w:t>
            </w:r>
          </w:p>
        </w:tc>
        <w:tc>
          <w:tcPr>
            <w:tcW w:w="294" w:type="pct"/>
          </w:tcPr>
          <w:p w14:paraId="4ACD2CA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3804A0" w14:textId="299D7A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1639CD" w14:textId="197665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BB458D9" w14:textId="6E20D8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20C13B79" w14:textId="7D277A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0AE7D92" w14:textId="77777777" w:rsidTr="003F23A7">
        <w:tc>
          <w:tcPr>
            <w:tcW w:w="586" w:type="pct"/>
          </w:tcPr>
          <w:p w14:paraId="7FB2BB6C" w14:textId="4113EE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R4-2211063</w:t>
            </w:r>
          </w:p>
        </w:tc>
        <w:tc>
          <w:tcPr>
            <w:tcW w:w="811" w:type="pct"/>
          </w:tcPr>
          <w:p w14:paraId="06CD28C8" w14:textId="34AFBC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the PRS and RRM measurement requirements in RRC_INACTIVE state</w:t>
            </w:r>
          </w:p>
        </w:tc>
        <w:tc>
          <w:tcPr>
            <w:tcW w:w="515" w:type="pct"/>
          </w:tcPr>
          <w:p w14:paraId="07A22E97" w14:textId="54E3F4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73E21797" w14:textId="483922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3AFF9A9" w14:textId="52F293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2305</w:t>
            </w:r>
          </w:p>
        </w:tc>
        <w:tc>
          <w:tcPr>
            <w:tcW w:w="294" w:type="pct"/>
          </w:tcPr>
          <w:p w14:paraId="5109A155" w14:textId="3F13FF0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97F2B04" w14:textId="7D2BE2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A2434C" w14:textId="179EE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FC846A" w14:textId="46DEFE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5F70AD20" w14:textId="73DE4B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9082C7D" w14:textId="77777777" w:rsidTr="003F23A7">
        <w:tc>
          <w:tcPr>
            <w:tcW w:w="586" w:type="pct"/>
          </w:tcPr>
          <w:p w14:paraId="65F81F82" w14:textId="099F84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R4-2208295</w:t>
            </w:r>
          </w:p>
        </w:tc>
        <w:tc>
          <w:tcPr>
            <w:tcW w:w="811" w:type="pct"/>
          </w:tcPr>
          <w:p w14:paraId="7ADDA972" w14:textId="47B40B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pre-MG</w:t>
            </w:r>
          </w:p>
        </w:tc>
        <w:tc>
          <w:tcPr>
            <w:tcW w:w="515" w:type="pct"/>
          </w:tcPr>
          <w:p w14:paraId="24BA77D9" w14:textId="612AC4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20947602" w14:textId="40BCB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A7FEAB6" w14:textId="241E25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2306</w:t>
            </w:r>
          </w:p>
        </w:tc>
        <w:tc>
          <w:tcPr>
            <w:tcW w:w="294" w:type="pct"/>
          </w:tcPr>
          <w:p w14:paraId="185C4C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017B85" w14:textId="338AC7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EC6459" w14:textId="6E22DD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D28BAB" w14:textId="4AA009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644D0BA" w14:textId="789935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2FC9FC0" w14:textId="77777777" w:rsidTr="003F23A7">
        <w:tc>
          <w:tcPr>
            <w:tcW w:w="586" w:type="pct"/>
          </w:tcPr>
          <w:p w14:paraId="4ECE8308" w14:textId="40896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R4-2208297</w:t>
            </w:r>
          </w:p>
        </w:tc>
        <w:tc>
          <w:tcPr>
            <w:tcW w:w="811" w:type="pct"/>
          </w:tcPr>
          <w:p w14:paraId="6385BA5F" w14:textId="73473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L1 impact due to concurrent MG</w:t>
            </w:r>
          </w:p>
        </w:tc>
        <w:tc>
          <w:tcPr>
            <w:tcW w:w="515" w:type="pct"/>
          </w:tcPr>
          <w:p w14:paraId="1C4BC101" w14:textId="0E677C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21380BD2" w14:textId="330E1F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E2A4390" w14:textId="3FC99E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2307</w:t>
            </w:r>
          </w:p>
        </w:tc>
        <w:tc>
          <w:tcPr>
            <w:tcW w:w="294" w:type="pct"/>
          </w:tcPr>
          <w:p w14:paraId="366EE81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C9BEA6" w14:textId="34C6BC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A3C469" w14:textId="474040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B2F5BE" w14:textId="06F20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68A4EC5" w14:textId="0DF515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175243" w14:textId="77777777" w:rsidTr="003F23A7">
        <w:tc>
          <w:tcPr>
            <w:tcW w:w="586" w:type="pct"/>
          </w:tcPr>
          <w:p w14:paraId="3F178772" w14:textId="1CBBBB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R4-2208299</w:t>
            </w:r>
          </w:p>
        </w:tc>
        <w:tc>
          <w:tcPr>
            <w:tcW w:w="811" w:type="pct"/>
          </w:tcPr>
          <w:p w14:paraId="04B3F71C" w14:textId="6923F4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L1 impact due toNCSG</w:t>
            </w:r>
          </w:p>
        </w:tc>
        <w:tc>
          <w:tcPr>
            <w:tcW w:w="515" w:type="pct"/>
          </w:tcPr>
          <w:p w14:paraId="071BA6B8" w14:textId="236FF6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4AD7A780" w14:textId="1962E7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41BE5A" w14:textId="025BF8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2308</w:t>
            </w:r>
          </w:p>
        </w:tc>
        <w:tc>
          <w:tcPr>
            <w:tcW w:w="294" w:type="pct"/>
          </w:tcPr>
          <w:p w14:paraId="4B306F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C29651D" w14:textId="1D63D1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18C21A" w14:textId="1967C7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FDB64F7" w14:textId="3D4A5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EBD4BF2" w14:textId="68E2D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5568041" w14:textId="77777777" w:rsidTr="003F23A7">
        <w:tc>
          <w:tcPr>
            <w:tcW w:w="586" w:type="pct"/>
          </w:tcPr>
          <w:p w14:paraId="25C16384" w14:textId="728315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R4-2211026</w:t>
            </w:r>
          </w:p>
        </w:tc>
        <w:tc>
          <w:tcPr>
            <w:tcW w:w="811" w:type="pct"/>
          </w:tcPr>
          <w:p w14:paraId="07138F35" w14:textId="29EE11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Maintenance CR on TS38.133 for L1 impact due toNCSG</w:t>
            </w:r>
          </w:p>
        </w:tc>
        <w:tc>
          <w:tcPr>
            <w:tcW w:w="515" w:type="pct"/>
          </w:tcPr>
          <w:p w14:paraId="146985FA" w14:textId="2D1E55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2F457142" w14:textId="7FBACC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616B59D" w14:textId="3C4620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2308</w:t>
            </w:r>
          </w:p>
        </w:tc>
        <w:tc>
          <w:tcPr>
            <w:tcW w:w="294" w:type="pct"/>
          </w:tcPr>
          <w:p w14:paraId="00420A33" w14:textId="696541B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8E08EB" w14:textId="6C981E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3F8D04D" w14:textId="22C753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B5BF346" w14:textId="53CE41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7190A6A8" w14:textId="2AA0BF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6966BFB" w14:textId="77777777" w:rsidTr="003F23A7">
        <w:tc>
          <w:tcPr>
            <w:tcW w:w="586" w:type="pct"/>
          </w:tcPr>
          <w:p w14:paraId="056AF9C4" w14:textId="03B962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R4-2208307</w:t>
            </w:r>
          </w:p>
        </w:tc>
        <w:tc>
          <w:tcPr>
            <w:tcW w:w="811" w:type="pct"/>
          </w:tcPr>
          <w:p w14:paraId="73FC861A" w14:textId="7A08E0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TA validation for Rel-17 NR SDT in INACTIVE sate</w:t>
            </w:r>
          </w:p>
        </w:tc>
        <w:tc>
          <w:tcPr>
            <w:tcW w:w="515" w:type="pct"/>
          </w:tcPr>
          <w:p w14:paraId="39B19299" w14:textId="418DE3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441" w:type="pct"/>
          </w:tcPr>
          <w:p w14:paraId="6C51DADC" w14:textId="7B4DA5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461D9D" w14:textId="6CDF59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2309</w:t>
            </w:r>
          </w:p>
        </w:tc>
        <w:tc>
          <w:tcPr>
            <w:tcW w:w="294" w:type="pct"/>
          </w:tcPr>
          <w:p w14:paraId="6BEAD4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F62C42" w14:textId="4F7A94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10CBC83" w14:textId="2C920B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A8D3F2" w14:textId="79DFB3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07D7A30A" w14:textId="15F6F9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8D8987E" w14:textId="77777777" w:rsidTr="003F23A7">
        <w:tc>
          <w:tcPr>
            <w:tcW w:w="586" w:type="pct"/>
          </w:tcPr>
          <w:p w14:paraId="10009972" w14:textId="585F00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R4-2211121</w:t>
            </w:r>
          </w:p>
        </w:tc>
        <w:tc>
          <w:tcPr>
            <w:tcW w:w="811" w:type="pct"/>
          </w:tcPr>
          <w:p w14:paraId="020B6C94" w14:textId="4F9A69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TA validation for Rel-17 NR SDT in INACTIVE sate</w:t>
            </w:r>
          </w:p>
        </w:tc>
        <w:tc>
          <w:tcPr>
            <w:tcW w:w="515" w:type="pct"/>
          </w:tcPr>
          <w:p w14:paraId="0B512C28" w14:textId="71DBA3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441" w:type="pct"/>
          </w:tcPr>
          <w:p w14:paraId="4417AB76" w14:textId="122297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19AFCA" w14:textId="542B8A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2309</w:t>
            </w:r>
          </w:p>
        </w:tc>
        <w:tc>
          <w:tcPr>
            <w:tcW w:w="294" w:type="pct"/>
          </w:tcPr>
          <w:p w14:paraId="0379B273" w14:textId="2565D46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EBFA5FD" w14:textId="4E92A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4FCE4D" w14:textId="6B0D1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AA2F53" w14:textId="6FD7FD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3CE64457" w14:textId="4C1FBF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73D9ABE" w14:textId="77777777" w:rsidTr="003F23A7">
        <w:tc>
          <w:tcPr>
            <w:tcW w:w="586" w:type="pct"/>
          </w:tcPr>
          <w:p w14:paraId="0E5D2326" w14:textId="21664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R4-2208316</w:t>
            </w:r>
          </w:p>
        </w:tc>
        <w:tc>
          <w:tcPr>
            <w:tcW w:w="811" w:type="pct"/>
          </w:tcPr>
          <w:p w14:paraId="261A23C6" w14:textId="6B4751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limitation due to SRS antenna switching</w:t>
            </w:r>
          </w:p>
        </w:tc>
        <w:tc>
          <w:tcPr>
            <w:tcW w:w="515" w:type="pct"/>
          </w:tcPr>
          <w:p w14:paraId="53DB3AE5" w14:textId="29FF33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441" w:type="pct"/>
          </w:tcPr>
          <w:p w14:paraId="1C6F4679" w14:textId="3E5572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3EF5D48" w14:textId="6F1B51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2310</w:t>
            </w:r>
          </w:p>
        </w:tc>
        <w:tc>
          <w:tcPr>
            <w:tcW w:w="294" w:type="pct"/>
          </w:tcPr>
          <w:p w14:paraId="40DA7E6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2F2662" w14:textId="0607BD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0E03A98" w14:textId="71F0DC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534AD83" w14:textId="4052CD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00F161B2" w14:textId="439EE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84C672A" w14:textId="77777777" w:rsidTr="003F23A7">
        <w:tc>
          <w:tcPr>
            <w:tcW w:w="586" w:type="pct"/>
          </w:tcPr>
          <w:p w14:paraId="1F082541" w14:textId="261EBF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R4-2210994</w:t>
            </w:r>
          </w:p>
        </w:tc>
        <w:tc>
          <w:tcPr>
            <w:tcW w:w="811" w:type="pct"/>
          </w:tcPr>
          <w:p w14:paraId="168A0456" w14:textId="04952F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interruption limitation due to SRS antenna switching</w:t>
            </w:r>
          </w:p>
        </w:tc>
        <w:tc>
          <w:tcPr>
            <w:tcW w:w="515" w:type="pct"/>
          </w:tcPr>
          <w:p w14:paraId="47D502ED" w14:textId="6A583E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LG Electronics Inc.</w:t>
            </w:r>
          </w:p>
        </w:tc>
        <w:tc>
          <w:tcPr>
            <w:tcW w:w="441" w:type="pct"/>
          </w:tcPr>
          <w:p w14:paraId="51DE13F7" w14:textId="5669D7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FB0CAB7" w14:textId="356A1E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2310</w:t>
            </w:r>
          </w:p>
        </w:tc>
        <w:tc>
          <w:tcPr>
            <w:tcW w:w="294" w:type="pct"/>
          </w:tcPr>
          <w:p w14:paraId="4C5D9C1B" w14:textId="432F453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E3A988B" w14:textId="077F91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FAD314" w14:textId="43F7B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808426" w14:textId="122FA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25A967F" w14:textId="497C22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05E3D85" w14:textId="77777777" w:rsidTr="003F23A7">
        <w:tc>
          <w:tcPr>
            <w:tcW w:w="586" w:type="pct"/>
          </w:tcPr>
          <w:p w14:paraId="6C5EB5CD" w14:textId="4A6AF5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R4-2208341</w:t>
            </w:r>
          </w:p>
        </w:tc>
        <w:tc>
          <w:tcPr>
            <w:tcW w:w="811" w:type="pct"/>
          </w:tcPr>
          <w:p w14:paraId="087174E2" w14:textId="046A54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test case of PScell addition and release delay (A4.5.7)_R15</w:t>
            </w:r>
          </w:p>
        </w:tc>
        <w:tc>
          <w:tcPr>
            <w:tcW w:w="515" w:type="pct"/>
          </w:tcPr>
          <w:p w14:paraId="039DBBE0" w14:textId="7E48E6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553D3593" w14:textId="4DB73E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3D20E5" w14:textId="09E01F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2311</w:t>
            </w:r>
          </w:p>
        </w:tc>
        <w:tc>
          <w:tcPr>
            <w:tcW w:w="294" w:type="pct"/>
          </w:tcPr>
          <w:p w14:paraId="4C23B88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16AC386" w14:textId="763751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47DBB329" w14:textId="432D1F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27510AC" w14:textId="350C88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00D7C16" w14:textId="3CEA81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9FE64B5" w14:textId="77777777" w:rsidTr="003F23A7">
        <w:tc>
          <w:tcPr>
            <w:tcW w:w="586" w:type="pct"/>
          </w:tcPr>
          <w:p w14:paraId="318A4B4C" w14:textId="2F6A5C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R4-2210978</w:t>
            </w:r>
          </w:p>
        </w:tc>
        <w:tc>
          <w:tcPr>
            <w:tcW w:w="811" w:type="pct"/>
          </w:tcPr>
          <w:p w14:paraId="217764A0" w14:textId="1E5D38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test case of PScell addition and release delay (A4.5.7)_R15</w:t>
            </w:r>
          </w:p>
        </w:tc>
        <w:tc>
          <w:tcPr>
            <w:tcW w:w="515" w:type="pct"/>
          </w:tcPr>
          <w:p w14:paraId="7C5C0292" w14:textId="795BCF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70DBA0EF" w14:textId="5242B0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4B9E171" w14:textId="638555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2311</w:t>
            </w:r>
          </w:p>
        </w:tc>
        <w:tc>
          <w:tcPr>
            <w:tcW w:w="294" w:type="pct"/>
          </w:tcPr>
          <w:p w14:paraId="5A0A8630" w14:textId="0D33D5D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0CACCFB" w14:textId="189E66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F26A873" w14:textId="0FDC8E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91939DD" w14:textId="1B4C7A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07CDB751" w14:textId="5FF494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5983107" w14:textId="77777777" w:rsidTr="003F23A7">
        <w:tc>
          <w:tcPr>
            <w:tcW w:w="586" w:type="pct"/>
          </w:tcPr>
          <w:p w14:paraId="1468BF00" w14:textId="7A9DAE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R4-2208342</w:t>
            </w:r>
          </w:p>
        </w:tc>
        <w:tc>
          <w:tcPr>
            <w:tcW w:w="811" w:type="pct"/>
          </w:tcPr>
          <w:p w14:paraId="1174180D" w14:textId="0E39D0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test case of PScell addition and release delay (A4.5.7)_R16</w:t>
            </w:r>
          </w:p>
        </w:tc>
        <w:tc>
          <w:tcPr>
            <w:tcW w:w="515" w:type="pct"/>
          </w:tcPr>
          <w:p w14:paraId="2DCB7547" w14:textId="5B0C72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715EF45D" w14:textId="077F9F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2D1903D" w14:textId="4608A9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2312</w:t>
            </w:r>
          </w:p>
        </w:tc>
        <w:tc>
          <w:tcPr>
            <w:tcW w:w="294" w:type="pct"/>
          </w:tcPr>
          <w:p w14:paraId="1C97692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A8B8DA" w14:textId="5555BE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EC8874C" w14:textId="5589A2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DFB2B14" w14:textId="1C308D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77B06824" w14:textId="0DB206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3E6C217" w14:textId="77777777" w:rsidTr="003F23A7">
        <w:tc>
          <w:tcPr>
            <w:tcW w:w="586" w:type="pct"/>
          </w:tcPr>
          <w:p w14:paraId="74DB8E2B" w14:textId="76B0D6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R4-2208343</w:t>
            </w:r>
          </w:p>
        </w:tc>
        <w:tc>
          <w:tcPr>
            <w:tcW w:w="811" w:type="pct"/>
          </w:tcPr>
          <w:p w14:paraId="25E9EF2D" w14:textId="7928A1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test case of PScell addition and release delay (A4.5.7)_R17</w:t>
            </w:r>
          </w:p>
        </w:tc>
        <w:tc>
          <w:tcPr>
            <w:tcW w:w="515" w:type="pct"/>
          </w:tcPr>
          <w:p w14:paraId="1A894606" w14:textId="26C6F4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1F502242" w14:textId="398C61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03EFBCA" w14:textId="5972EA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2313</w:t>
            </w:r>
          </w:p>
        </w:tc>
        <w:tc>
          <w:tcPr>
            <w:tcW w:w="294" w:type="pct"/>
          </w:tcPr>
          <w:p w14:paraId="6B4E6EF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B03D9DD" w14:textId="28A13A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C9CEED" w14:textId="4C418F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62141331" w14:textId="0A2E53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7312860" w14:textId="2E33C5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23F1CDD2" w14:textId="77777777" w:rsidTr="003F23A7">
        <w:tc>
          <w:tcPr>
            <w:tcW w:w="586" w:type="pct"/>
          </w:tcPr>
          <w:p w14:paraId="6A0339C2" w14:textId="0E71AA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R4-2208355</w:t>
            </w:r>
          </w:p>
        </w:tc>
        <w:tc>
          <w:tcPr>
            <w:tcW w:w="811" w:type="pct"/>
          </w:tcPr>
          <w:p w14:paraId="18CBC416" w14:textId="39B67A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pre-configured measurement gap in TS 38.133</w:t>
            </w:r>
          </w:p>
        </w:tc>
        <w:tc>
          <w:tcPr>
            <w:tcW w:w="515" w:type="pct"/>
          </w:tcPr>
          <w:p w14:paraId="5C2E3617" w14:textId="287D89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73DDEFBD" w14:textId="731C44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4430845" w14:textId="1E6BAA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2314</w:t>
            </w:r>
          </w:p>
        </w:tc>
        <w:tc>
          <w:tcPr>
            <w:tcW w:w="294" w:type="pct"/>
          </w:tcPr>
          <w:p w14:paraId="3AA0F40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BF0D95" w14:textId="238ADC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78E0D2" w14:textId="2147CB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755D45E" w14:textId="5A66FB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62C1128E" w14:textId="3BBAAF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3D5DD531" w14:textId="77777777" w:rsidTr="003F23A7">
        <w:tc>
          <w:tcPr>
            <w:tcW w:w="586" w:type="pct"/>
          </w:tcPr>
          <w:p w14:paraId="24D35437" w14:textId="53C887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R4-2208357</w:t>
            </w:r>
          </w:p>
        </w:tc>
        <w:tc>
          <w:tcPr>
            <w:tcW w:w="811" w:type="pct"/>
          </w:tcPr>
          <w:p w14:paraId="5A528ABC" w14:textId="4F0222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concurrent measurement gap in TS 38.133</w:t>
            </w:r>
          </w:p>
        </w:tc>
        <w:tc>
          <w:tcPr>
            <w:tcW w:w="515" w:type="pct"/>
          </w:tcPr>
          <w:p w14:paraId="2BA13673" w14:textId="1FF32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62B29FAF" w14:textId="4D698A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A4E878" w14:textId="64F6A8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2315</w:t>
            </w:r>
          </w:p>
        </w:tc>
        <w:tc>
          <w:tcPr>
            <w:tcW w:w="294" w:type="pct"/>
          </w:tcPr>
          <w:p w14:paraId="4677330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ECD7D3" w14:textId="65AF35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209C68" w14:textId="0DAEC3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1D2B0E" w14:textId="04852B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5A0999CB" w14:textId="03DB9D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AF7104C" w14:textId="77777777" w:rsidTr="003F23A7">
        <w:tc>
          <w:tcPr>
            <w:tcW w:w="586" w:type="pct"/>
          </w:tcPr>
          <w:p w14:paraId="48134E69" w14:textId="633908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R4-2211018</w:t>
            </w:r>
          </w:p>
        </w:tc>
        <w:tc>
          <w:tcPr>
            <w:tcW w:w="811" w:type="pct"/>
          </w:tcPr>
          <w:p w14:paraId="27B3E731" w14:textId="1E138E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concurrent measurement gap in TS 38.133</w:t>
            </w:r>
          </w:p>
        </w:tc>
        <w:tc>
          <w:tcPr>
            <w:tcW w:w="515" w:type="pct"/>
          </w:tcPr>
          <w:p w14:paraId="3BB8FC7F" w14:textId="6F4D5D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42BB68BB" w14:textId="0619EA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AADAA8C" w14:textId="2B3D65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2315</w:t>
            </w:r>
          </w:p>
        </w:tc>
        <w:tc>
          <w:tcPr>
            <w:tcW w:w="294" w:type="pct"/>
          </w:tcPr>
          <w:p w14:paraId="637483D1" w14:textId="6D79680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7F1C34B" w14:textId="659812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DDC9F8" w14:textId="161184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9A1200" w14:textId="390528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CB15AD9" w14:textId="15FE98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7AB97D3" w14:textId="77777777" w:rsidTr="003F23A7">
        <w:tc>
          <w:tcPr>
            <w:tcW w:w="586" w:type="pct"/>
          </w:tcPr>
          <w:p w14:paraId="2BA5DB55" w14:textId="5CEC32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R4-2208358</w:t>
            </w:r>
          </w:p>
        </w:tc>
        <w:tc>
          <w:tcPr>
            <w:tcW w:w="811" w:type="pct"/>
          </w:tcPr>
          <w:p w14:paraId="14DC19F5" w14:textId="6C5B13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measurements with NCSG in TS 38.133</w:t>
            </w:r>
          </w:p>
        </w:tc>
        <w:tc>
          <w:tcPr>
            <w:tcW w:w="515" w:type="pct"/>
          </w:tcPr>
          <w:p w14:paraId="5ADC89D2" w14:textId="7D0220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59A01182" w14:textId="55B573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CCC885B" w14:textId="2D2CE0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2316</w:t>
            </w:r>
          </w:p>
        </w:tc>
        <w:tc>
          <w:tcPr>
            <w:tcW w:w="294" w:type="pct"/>
          </w:tcPr>
          <w:p w14:paraId="7D980CF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36F830" w14:textId="2DA013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DC1EC8" w14:textId="711C0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795B43A" w14:textId="5B12DA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52FD92E" w14:textId="7D47BA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9FBE9A0" w14:textId="77777777" w:rsidTr="003F23A7">
        <w:tc>
          <w:tcPr>
            <w:tcW w:w="586" w:type="pct"/>
          </w:tcPr>
          <w:p w14:paraId="6E6AFD5D" w14:textId="503E85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R4-2211027</w:t>
            </w:r>
          </w:p>
        </w:tc>
        <w:tc>
          <w:tcPr>
            <w:tcW w:w="811" w:type="pct"/>
          </w:tcPr>
          <w:p w14:paraId="1986D804" w14:textId="099377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measurements with NCSG in TS 38.133</w:t>
            </w:r>
          </w:p>
        </w:tc>
        <w:tc>
          <w:tcPr>
            <w:tcW w:w="515" w:type="pct"/>
          </w:tcPr>
          <w:p w14:paraId="6519D569" w14:textId="796DB5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2B1D13AF" w14:textId="00D0B6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88E1B1" w14:textId="61E590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2316</w:t>
            </w:r>
          </w:p>
        </w:tc>
        <w:tc>
          <w:tcPr>
            <w:tcW w:w="294" w:type="pct"/>
          </w:tcPr>
          <w:p w14:paraId="3F46F0DC" w14:textId="3EE389A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F92EC2F" w14:textId="3A24DD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7B8CC1" w14:textId="334BB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8D3C578" w14:textId="7BB3A2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F4B6203" w14:textId="356D6E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0C4B35" w14:textId="77777777" w:rsidTr="003F23A7">
        <w:tc>
          <w:tcPr>
            <w:tcW w:w="586" w:type="pct"/>
          </w:tcPr>
          <w:p w14:paraId="36955113" w14:textId="41ADE3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R4-2208375</w:t>
            </w:r>
          </w:p>
        </w:tc>
        <w:tc>
          <w:tcPr>
            <w:tcW w:w="811" w:type="pct"/>
          </w:tcPr>
          <w:p w14:paraId="19540512" w14:textId="47009A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Selection Reselection of relay UE in TS 38.133</w:t>
            </w:r>
          </w:p>
        </w:tc>
        <w:tc>
          <w:tcPr>
            <w:tcW w:w="515" w:type="pct"/>
          </w:tcPr>
          <w:p w14:paraId="47533BBC" w14:textId="7D2ED2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5F277DFA" w14:textId="083C34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918C221" w14:textId="08A8AA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2317</w:t>
            </w:r>
          </w:p>
        </w:tc>
        <w:tc>
          <w:tcPr>
            <w:tcW w:w="294" w:type="pct"/>
          </w:tcPr>
          <w:p w14:paraId="15DC2B7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7BD536" w14:textId="49B07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BAF4AD0" w14:textId="111AD1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D5F15E" w14:textId="4CE59D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NR_SL_relay-Core</w:t>
            </w:r>
          </w:p>
        </w:tc>
        <w:tc>
          <w:tcPr>
            <w:tcW w:w="512" w:type="pct"/>
          </w:tcPr>
          <w:p w14:paraId="00997AE5" w14:textId="1FD2A0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29518D0" w14:textId="77777777" w:rsidTr="003F23A7">
        <w:tc>
          <w:tcPr>
            <w:tcW w:w="586" w:type="pct"/>
          </w:tcPr>
          <w:p w14:paraId="51289793" w14:textId="3CE5D2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R4-2208464</w:t>
            </w:r>
          </w:p>
        </w:tc>
        <w:tc>
          <w:tcPr>
            <w:tcW w:w="811" w:type="pct"/>
          </w:tcPr>
          <w:p w14:paraId="1D4BBDBE" w14:textId="57D04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and deactivation delay requirements</w:t>
            </w:r>
          </w:p>
        </w:tc>
        <w:tc>
          <w:tcPr>
            <w:tcW w:w="515" w:type="pct"/>
          </w:tcPr>
          <w:p w14:paraId="7DBAE59B" w14:textId="6C01C6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0607655F" w14:textId="1B3060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4C89CF0" w14:textId="29E74D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2318</w:t>
            </w:r>
          </w:p>
        </w:tc>
        <w:tc>
          <w:tcPr>
            <w:tcW w:w="294" w:type="pct"/>
          </w:tcPr>
          <w:p w14:paraId="7F39A29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1E666C" w14:textId="29982A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4C1DAA" w14:textId="4DAE63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11AFA32" w14:textId="361F56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2FD182B" w14:textId="6B33B8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8BA7E78" w14:textId="77777777" w:rsidTr="003F23A7">
        <w:tc>
          <w:tcPr>
            <w:tcW w:w="586" w:type="pct"/>
          </w:tcPr>
          <w:p w14:paraId="2AA2DE85" w14:textId="05929F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R4-2211014</w:t>
            </w:r>
          </w:p>
        </w:tc>
        <w:tc>
          <w:tcPr>
            <w:tcW w:w="811" w:type="pct"/>
          </w:tcPr>
          <w:p w14:paraId="453F54FB" w14:textId="64F17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PUCCH SCell activation and deactivation delay requirements</w:t>
            </w:r>
          </w:p>
        </w:tc>
        <w:tc>
          <w:tcPr>
            <w:tcW w:w="515" w:type="pct"/>
          </w:tcPr>
          <w:p w14:paraId="29ABF1A9" w14:textId="1F4338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44629704" w14:textId="70DDA6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485E41" w14:textId="0258ED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2318</w:t>
            </w:r>
          </w:p>
        </w:tc>
        <w:tc>
          <w:tcPr>
            <w:tcW w:w="294" w:type="pct"/>
          </w:tcPr>
          <w:p w14:paraId="1454A960" w14:textId="28A6702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EF27F7A" w14:textId="1429CD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8111642" w14:textId="22C475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28F9887" w14:textId="65DED7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29DB2F83" w14:textId="3102E5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232B89" w14:textId="77777777" w:rsidTr="003F23A7">
        <w:tc>
          <w:tcPr>
            <w:tcW w:w="586" w:type="pct"/>
          </w:tcPr>
          <w:p w14:paraId="1D872AC2" w14:textId="7749CE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R4-2208466</w:t>
            </w:r>
          </w:p>
        </w:tc>
        <w:tc>
          <w:tcPr>
            <w:tcW w:w="811" w:type="pct"/>
          </w:tcPr>
          <w:p w14:paraId="6580247F" w14:textId="6571E9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known condition of unified TCI for UL</w:t>
            </w:r>
          </w:p>
        </w:tc>
        <w:tc>
          <w:tcPr>
            <w:tcW w:w="515" w:type="pct"/>
          </w:tcPr>
          <w:p w14:paraId="00051C0B" w14:textId="5E1D16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5F1187CB" w14:textId="1CE81E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93609F" w14:textId="0FD6B0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2319</w:t>
            </w:r>
          </w:p>
        </w:tc>
        <w:tc>
          <w:tcPr>
            <w:tcW w:w="294" w:type="pct"/>
          </w:tcPr>
          <w:p w14:paraId="36EE8E5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D7DD52" w14:textId="3A3AD9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528FB3" w14:textId="7EC37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65F71B6" w14:textId="2B7FA7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269A28FD" w14:textId="5B454C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387A46" w14:textId="77777777" w:rsidTr="003F23A7">
        <w:tc>
          <w:tcPr>
            <w:tcW w:w="586" w:type="pct"/>
          </w:tcPr>
          <w:p w14:paraId="11A06036" w14:textId="60B77D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R4-2208468</w:t>
            </w:r>
          </w:p>
        </w:tc>
        <w:tc>
          <w:tcPr>
            <w:tcW w:w="811" w:type="pct"/>
          </w:tcPr>
          <w:p w14:paraId="5097BA61" w14:textId="7A4879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restriction and scheduling availability for inter cell L1-RSRP measurement</w:t>
            </w:r>
          </w:p>
        </w:tc>
        <w:tc>
          <w:tcPr>
            <w:tcW w:w="515" w:type="pct"/>
          </w:tcPr>
          <w:p w14:paraId="67D5EF02" w14:textId="4979C3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153EFC6A" w14:textId="5F4BEA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C663C6F" w14:textId="7E70BE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2320</w:t>
            </w:r>
          </w:p>
        </w:tc>
        <w:tc>
          <w:tcPr>
            <w:tcW w:w="294" w:type="pct"/>
          </w:tcPr>
          <w:p w14:paraId="6929449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384B22" w14:textId="465065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A75D19" w14:textId="156585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8AB6AC2" w14:textId="72AF5F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632B9D25" w14:textId="4CE523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D44A271" w14:textId="77777777" w:rsidTr="003F23A7">
        <w:tc>
          <w:tcPr>
            <w:tcW w:w="586" w:type="pct"/>
          </w:tcPr>
          <w:p w14:paraId="6EF05969" w14:textId="5D18A6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R4-2211188</w:t>
            </w:r>
          </w:p>
        </w:tc>
        <w:tc>
          <w:tcPr>
            <w:tcW w:w="811" w:type="pct"/>
          </w:tcPr>
          <w:p w14:paraId="15A3067C" w14:textId="15B210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restriction and scheduling availability for inter cell L1-RSRP measurement</w:t>
            </w:r>
          </w:p>
        </w:tc>
        <w:tc>
          <w:tcPr>
            <w:tcW w:w="515" w:type="pct"/>
          </w:tcPr>
          <w:p w14:paraId="2A3C87E8" w14:textId="6B31CC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6F36A658" w14:textId="708CF3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E9880B9" w14:textId="6A61B9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2320</w:t>
            </w:r>
          </w:p>
        </w:tc>
        <w:tc>
          <w:tcPr>
            <w:tcW w:w="294" w:type="pct"/>
          </w:tcPr>
          <w:p w14:paraId="5B8EEB55" w14:textId="4227F79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4E70994" w14:textId="12526B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67233E" w14:textId="7EEA02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5BFEF5E" w14:textId="727CDF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3F4ECE14" w14:textId="3B9559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F8D5AF9" w14:textId="77777777" w:rsidTr="003F23A7">
        <w:tc>
          <w:tcPr>
            <w:tcW w:w="586" w:type="pct"/>
          </w:tcPr>
          <w:p w14:paraId="3D6E8DA4" w14:textId="5CE7CB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R4-2208498</w:t>
            </w:r>
          </w:p>
        </w:tc>
        <w:tc>
          <w:tcPr>
            <w:tcW w:w="811" w:type="pct"/>
          </w:tcPr>
          <w:p w14:paraId="553C988E" w14:textId="437A1E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for Big CR on RRM requirements for FR2 Inter-band CA</w:t>
            </w:r>
          </w:p>
        </w:tc>
        <w:tc>
          <w:tcPr>
            <w:tcW w:w="515" w:type="pct"/>
          </w:tcPr>
          <w:p w14:paraId="10B56079" w14:textId="3EE262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942B01E" w14:textId="0DFA0B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6B1E2E" w14:textId="4CA621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2321</w:t>
            </w:r>
          </w:p>
        </w:tc>
        <w:tc>
          <w:tcPr>
            <w:tcW w:w="294" w:type="pct"/>
          </w:tcPr>
          <w:p w14:paraId="5E7195C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68C405F" w14:textId="1C5E6F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8E5C20" w14:textId="6DDDE9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970E269" w14:textId="754911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6AAAA51E" w14:textId="0F3C43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0116F3F1" w14:textId="77777777" w:rsidTr="003F23A7">
        <w:tc>
          <w:tcPr>
            <w:tcW w:w="586" w:type="pct"/>
          </w:tcPr>
          <w:p w14:paraId="41DA8D15" w14:textId="689902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R4-2208499</w:t>
            </w:r>
          </w:p>
        </w:tc>
        <w:tc>
          <w:tcPr>
            <w:tcW w:w="811" w:type="pct"/>
          </w:tcPr>
          <w:p w14:paraId="786329C7" w14:textId="50FFB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RRM requirements for IBM inter-band FR2 UL CA</w:t>
            </w:r>
          </w:p>
        </w:tc>
        <w:tc>
          <w:tcPr>
            <w:tcW w:w="515" w:type="pct"/>
          </w:tcPr>
          <w:p w14:paraId="0F46BE9E" w14:textId="7DC780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80B68AD" w14:textId="6992B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8BB6DF1" w14:textId="3D7EBC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2322</w:t>
            </w:r>
          </w:p>
        </w:tc>
        <w:tc>
          <w:tcPr>
            <w:tcW w:w="294" w:type="pct"/>
          </w:tcPr>
          <w:p w14:paraId="2975A02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8CC2D8" w14:textId="4211E1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1B9C6E" w14:textId="42FE05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54CF822" w14:textId="263112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54D817D4" w14:textId="438CF2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3CE717" w14:textId="77777777" w:rsidTr="003F23A7">
        <w:tc>
          <w:tcPr>
            <w:tcW w:w="586" w:type="pct"/>
          </w:tcPr>
          <w:p w14:paraId="00262AAE" w14:textId="2D7A1A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R4-2208500</w:t>
            </w:r>
          </w:p>
        </w:tc>
        <w:tc>
          <w:tcPr>
            <w:tcW w:w="811" w:type="pct"/>
          </w:tcPr>
          <w:p w14:paraId="534002FE" w14:textId="405D1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HO with PSCell requirements in 38133</w:t>
            </w:r>
          </w:p>
        </w:tc>
        <w:tc>
          <w:tcPr>
            <w:tcW w:w="515" w:type="pct"/>
          </w:tcPr>
          <w:p w14:paraId="59BFA370" w14:textId="4F0C34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7EDEDC2" w14:textId="225202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DC6FECB" w14:textId="3F2FF4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2323</w:t>
            </w:r>
          </w:p>
        </w:tc>
        <w:tc>
          <w:tcPr>
            <w:tcW w:w="294" w:type="pct"/>
          </w:tcPr>
          <w:p w14:paraId="0629B15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8858A10" w14:textId="2DD432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0E3C6B" w14:textId="40B311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B30759D" w14:textId="30AAC6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3D1CF056" w14:textId="2299A9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14A4D897" w14:textId="77777777" w:rsidTr="003F23A7">
        <w:tc>
          <w:tcPr>
            <w:tcW w:w="586" w:type="pct"/>
          </w:tcPr>
          <w:p w14:paraId="382559FF" w14:textId="1315E6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R4-2208528</w:t>
            </w:r>
          </w:p>
        </w:tc>
        <w:tc>
          <w:tcPr>
            <w:tcW w:w="811" w:type="pct"/>
          </w:tcPr>
          <w:p w14:paraId="0BFA6F98" w14:textId="4A491C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measurement gaps</w:t>
            </w:r>
          </w:p>
        </w:tc>
        <w:tc>
          <w:tcPr>
            <w:tcW w:w="515" w:type="pct"/>
          </w:tcPr>
          <w:p w14:paraId="2197D989" w14:textId="71DC93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598122E7" w14:textId="361ED9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A24D25B" w14:textId="5880FB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2324</w:t>
            </w:r>
          </w:p>
        </w:tc>
        <w:tc>
          <w:tcPr>
            <w:tcW w:w="294" w:type="pct"/>
          </w:tcPr>
          <w:p w14:paraId="01A6D0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78AC751" w14:textId="673033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20D6604" w14:textId="3F2EED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70F6292" w14:textId="065147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44560F2" w14:textId="77287F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3E921EE" w14:textId="77777777" w:rsidTr="003F23A7">
        <w:tc>
          <w:tcPr>
            <w:tcW w:w="586" w:type="pct"/>
          </w:tcPr>
          <w:p w14:paraId="0563148A" w14:textId="21C756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R4-2211019</w:t>
            </w:r>
          </w:p>
        </w:tc>
        <w:tc>
          <w:tcPr>
            <w:tcW w:w="811" w:type="pct"/>
          </w:tcPr>
          <w:p w14:paraId="4517A083" w14:textId="774083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measurement gaps</w:t>
            </w:r>
          </w:p>
        </w:tc>
        <w:tc>
          <w:tcPr>
            <w:tcW w:w="515" w:type="pct"/>
          </w:tcPr>
          <w:p w14:paraId="3675AC24" w14:textId="00F3AA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5B599FCB" w14:textId="1ED975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85409DD" w14:textId="177924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2324</w:t>
            </w:r>
          </w:p>
        </w:tc>
        <w:tc>
          <w:tcPr>
            <w:tcW w:w="294" w:type="pct"/>
          </w:tcPr>
          <w:p w14:paraId="6B0B11F7" w14:textId="1D89209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2BD10CA" w14:textId="30B36C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39EA20" w14:textId="6E48CD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D7B82D" w14:textId="7A045C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0C15510" w14:textId="145700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7D6443" w14:textId="77777777" w:rsidTr="003F23A7">
        <w:tc>
          <w:tcPr>
            <w:tcW w:w="586" w:type="pct"/>
          </w:tcPr>
          <w:p w14:paraId="2CC8A3A0" w14:textId="687C56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R4-2208529</w:t>
            </w:r>
          </w:p>
        </w:tc>
        <w:tc>
          <w:tcPr>
            <w:tcW w:w="811" w:type="pct"/>
          </w:tcPr>
          <w:p w14:paraId="283A07F8" w14:textId="051E99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measurement with NCSG</w:t>
            </w:r>
          </w:p>
        </w:tc>
        <w:tc>
          <w:tcPr>
            <w:tcW w:w="515" w:type="pct"/>
          </w:tcPr>
          <w:p w14:paraId="55507C93" w14:textId="01EE3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0BC7F82F" w14:textId="2AA0B7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88E251" w14:textId="72B19B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2325</w:t>
            </w:r>
          </w:p>
        </w:tc>
        <w:tc>
          <w:tcPr>
            <w:tcW w:w="294" w:type="pct"/>
          </w:tcPr>
          <w:p w14:paraId="4B5EFC9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0D0B6B" w14:textId="22A8FE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D7BC431" w14:textId="482E1C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2247BE" w14:textId="2C05C9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E2729DA" w14:textId="75218A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B981728" w14:textId="77777777" w:rsidTr="003F23A7">
        <w:tc>
          <w:tcPr>
            <w:tcW w:w="586" w:type="pct"/>
          </w:tcPr>
          <w:p w14:paraId="3E98F791" w14:textId="24BD3B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R4-2208530</w:t>
            </w:r>
          </w:p>
        </w:tc>
        <w:tc>
          <w:tcPr>
            <w:tcW w:w="811" w:type="pct"/>
          </w:tcPr>
          <w:p w14:paraId="0D5E52AA" w14:textId="0A9947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Handover with PSCell</w:t>
            </w:r>
          </w:p>
        </w:tc>
        <w:tc>
          <w:tcPr>
            <w:tcW w:w="515" w:type="pct"/>
          </w:tcPr>
          <w:p w14:paraId="76960731" w14:textId="3557DD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749ECEEB" w14:textId="06E7A9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7511C6" w14:textId="006FA5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2326</w:t>
            </w:r>
          </w:p>
        </w:tc>
        <w:tc>
          <w:tcPr>
            <w:tcW w:w="294" w:type="pct"/>
          </w:tcPr>
          <w:p w14:paraId="25378AE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D8C60A" w14:textId="5627FC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324CB8" w14:textId="56FCCC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B5F593" w14:textId="3B4D5A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89AF439" w14:textId="21962D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8FA327C" w14:textId="77777777" w:rsidTr="003F23A7">
        <w:tc>
          <w:tcPr>
            <w:tcW w:w="586" w:type="pct"/>
          </w:tcPr>
          <w:p w14:paraId="63E4E3BF" w14:textId="416F8A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R4-2208531</w:t>
            </w:r>
          </w:p>
        </w:tc>
        <w:tc>
          <w:tcPr>
            <w:tcW w:w="811" w:type="pct"/>
          </w:tcPr>
          <w:p w14:paraId="5F01FC10" w14:textId="6F2CA6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enhanced requirements for SCell measurement for Rel-17 FR1 HST requirements</w:t>
            </w:r>
          </w:p>
        </w:tc>
        <w:tc>
          <w:tcPr>
            <w:tcW w:w="515" w:type="pct"/>
          </w:tcPr>
          <w:p w14:paraId="6A2FDE4E" w14:textId="1EFA6A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49705723" w14:textId="07DAA9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5CBBCC4" w14:textId="6AB82B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2327</w:t>
            </w:r>
          </w:p>
        </w:tc>
        <w:tc>
          <w:tcPr>
            <w:tcW w:w="294" w:type="pct"/>
          </w:tcPr>
          <w:p w14:paraId="2415B05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1B3DFD" w14:textId="366A7A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261630" w14:textId="2DEF99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72DEBE7" w14:textId="5BE39E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512" w:type="pct"/>
          </w:tcPr>
          <w:p w14:paraId="67BFED29" w14:textId="4651F4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A5FDB46" w14:textId="77777777" w:rsidTr="003F23A7">
        <w:tc>
          <w:tcPr>
            <w:tcW w:w="586" w:type="pct"/>
          </w:tcPr>
          <w:p w14:paraId="060E9632" w14:textId="1A6BCC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R4-2211083</w:t>
            </w:r>
          </w:p>
        </w:tc>
        <w:tc>
          <w:tcPr>
            <w:tcW w:w="811" w:type="pct"/>
          </w:tcPr>
          <w:p w14:paraId="78A4A9A4" w14:textId="34998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enhanced requirements for SCell measurement for Rel-17 FR1 HST requirements</w:t>
            </w:r>
          </w:p>
        </w:tc>
        <w:tc>
          <w:tcPr>
            <w:tcW w:w="515" w:type="pct"/>
          </w:tcPr>
          <w:p w14:paraId="600D0298" w14:textId="003D3D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6E297189" w14:textId="4866CD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6F57953" w14:textId="2AF22F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2327</w:t>
            </w:r>
          </w:p>
        </w:tc>
        <w:tc>
          <w:tcPr>
            <w:tcW w:w="294" w:type="pct"/>
          </w:tcPr>
          <w:p w14:paraId="523C3600" w14:textId="2809BE2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AF07776" w14:textId="18D187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23E56D" w14:textId="394770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254E4E" w14:textId="04ABDB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512" w:type="pct"/>
          </w:tcPr>
          <w:p w14:paraId="1439D9A9" w14:textId="5017E5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3AB7410" w14:textId="77777777" w:rsidTr="003F23A7">
        <w:tc>
          <w:tcPr>
            <w:tcW w:w="586" w:type="pct"/>
          </w:tcPr>
          <w:p w14:paraId="64645F72" w14:textId="13906E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R4-2208584</w:t>
            </w:r>
          </w:p>
        </w:tc>
        <w:tc>
          <w:tcPr>
            <w:tcW w:w="811" w:type="pct"/>
          </w:tcPr>
          <w:p w14:paraId="79AE72D9" w14:textId="26DE3D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Scells</w:t>
            </w:r>
          </w:p>
        </w:tc>
        <w:tc>
          <w:tcPr>
            <w:tcW w:w="515" w:type="pct"/>
          </w:tcPr>
          <w:p w14:paraId="3478F840" w14:textId="36E2DE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FD88E30" w14:textId="3880EC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1D3803B" w14:textId="44EFF2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2328</w:t>
            </w:r>
          </w:p>
        </w:tc>
        <w:tc>
          <w:tcPr>
            <w:tcW w:w="294" w:type="pct"/>
          </w:tcPr>
          <w:p w14:paraId="39EB4B8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BC2ED7" w14:textId="444648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85DB091" w14:textId="5766CC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D4B88F0" w14:textId="1DB034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5D125FE" w14:textId="0BDAB1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E2D2D91" w14:textId="77777777" w:rsidTr="003F23A7">
        <w:tc>
          <w:tcPr>
            <w:tcW w:w="586" w:type="pct"/>
          </w:tcPr>
          <w:p w14:paraId="54C5FF1D" w14:textId="063A07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R4-2211067</w:t>
            </w:r>
          </w:p>
        </w:tc>
        <w:tc>
          <w:tcPr>
            <w:tcW w:w="811" w:type="pct"/>
          </w:tcPr>
          <w:p w14:paraId="4AD8EAF4" w14:textId="7B47C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Scells</w:t>
            </w:r>
          </w:p>
        </w:tc>
        <w:tc>
          <w:tcPr>
            <w:tcW w:w="515" w:type="pct"/>
          </w:tcPr>
          <w:p w14:paraId="7EBA704C" w14:textId="0B6B43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517315C2" w14:textId="2CFFA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16A0F2" w14:textId="6698A6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2328</w:t>
            </w:r>
          </w:p>
        </w:tc>
        <w:tc>
          <w:tcPr>
            <w:tcW w:w="294" w:type="pct"/>
          </w:tcPr>
          <w:p w14:paraId="4A294C37" w14:textId="0937AB5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D5DADD4" w14:textId="37B580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E25B4E" w14:textId="490BA7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FD5AF80" w14:textId="5F2CF4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3BABE8D" w14:textId="5AAFFC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5797948" w14:textId="77777777" w:rsidTr="003F23A7">
        <w:tc>
          <w:tcPr>
            <w:tcW w:w="586" w:type="pct"/>
          </w:tcPr>
          <w:p w14:paraId="39346331" w14:textId="402E7E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R4-2208586</w:t>
            </w:r>
          </w:p>
        </w:tc>
        <w:tc>
          <w:tcPr>
            <w:tcW w:w="811" w:type="pct"/>
          </w:tcPr>
          <w:p w14:paraId="29CE2D23" w14:textId="52B6AE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 (section 8)</w:t>
            </w:r>
          </w:p>
        </w:tc>
        <w:tc>
          <w:tcPr>
            <w:tcW w:w="515" w:type="pct"/>
          </w:tcPr>
          <w:p w14:paraId="65A6657D" w14:textId="454182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B905B14" w14:textId="7D4388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C02F2F9" w14:textId="22E3FF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2329</w:t>
            </w:r>
          </w:p>
        </w:tc>
        <w:tc>
          <w:tcPr>
            <w:tcW w:w="294" w:type="pct"/>
          </w:tcPr>
          <w:p w14:paraId="082FF2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7FB338" w14:textId="1FC458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0B4987" w14:textId="4A7B52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10A640" w14:textId="7812B6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5DC68F6F" w14:textId="00EDB0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8479E9A" w14:textId="77777777" w:rsidTr="003F23A7">
        <w:tc>
          <w:tcPr>
            <w:tcW w:w="586" w:type="pct"/>
          </w:tcPr>
          <w:p w14:paraId="2C895C71" w14:textId="6E9C79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R4-2211075</w:t>
            </w:r>
          </w:p>
        </w:tc>
        <w:tc>
          <w:tcPr>
            <w:tcW w:w="811" w:type="pct"/>
          </w:tcPr>
          <w:p w14:paraId="2CAC1F89" w14:textId="03E177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 (section 8)</w:t>
            </w:r>
          </w:p>
        </w:tc>
        <w:tc>
          <w:tcPr>
            <w:tcW w:w="515" w:type="pct"/>
          </w:tcPr>
          <w:p w14:paraId="6242A55B" w14:textId="7BAAE1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1CE850D" w14:textId="65AAEF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D31A43" w14:textId="69AD6C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2329</w:t>
            </w:r>
          </w:p>
        </w:tc>
        <w:tc>
          <w:tcPr>
            <w:tcW w:w="294" w:type="pct"/>
          </w:tcPr>
          <w:p w14:paraId="6FA374AC" w14:textId="3D234B1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CBFDFBF" w14:textId="0E0444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F78692" w14:textId="54D488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DF23CF9" w14:textId="7877C3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2119DD33" w14:textId="259B25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AECD6E4" w14:textId="77777777" w:rsidTr="003F23A7">
        <w:tc>
          <w:tcPr>
            <w:tcW w:w="586" w:type="pct"/>
          </w:tcPr>
          <w:p w14:paraId="3AFF18D5" w14:textId="4AFCCE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R4-2208587</w:t>
            </w:r>
          </w:p>
        </w:tc>
        <w:tc>
          <w:tcPr>
            <w:tcW w:w="811" w:type="pct"/>
          </w:tcPr>
          <w:p w14:paraId="6768677D" w14:textId="5F9696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 (section 9)</w:t>
            </w:r>
          </w:p>
        </w:tc>
        <w:tc>
          <w:tcPr>
            <w:tcW w:w="515" w:type="pct"/>
          </w:tcPr>
          <w:p w14:paraId="2B570486" w14:textId="2F25A6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455418D" w14:textId="526E61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C092E5" w14:textId="6FAA5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2330</w:t>
            </w:r>
          </w:p>
        </w:tc>
        <w:tc>
          <w:tcPr>
            <w:tcW w:w="294" w:type="pct"/>
          </w:tcPr>
          <w:p w14:paraId="17D0186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4536FC" w14:textId="744218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5B15EB" w14:textId="26A593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64D74D" w14:textId="392A58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57A4736C" w14:textId="2880C5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712B3F7" w14:textId="77777777" w:rsidTr="003F23A7">
        <w:tc>
          <w:tcPr>
            <w:tcW w:w="586" w:type="pct"/>
          </w:tcPr>
          <w:p w14:paraId="75E5F553" w14:textId="138ECB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R4-2211194</w:t>
            </w:r>
          </w:p>
        </w:tc>
        <w:tc>
          <w:tcPr>
            <w:tcW w:w="811" w:type="pct"/>
          </w:tcPr>
          <w:p w14:paraId="120171CF" w14:textId="682C11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Efficient activation/de-activation mechanism for one SCG (section 9)</w:t>
            </w:r>
          </w:p>
        </w:tc>
        <w:tc>
          <w:tcPr>
            <w:tcW w:w="515" w:type="pct"/>
          </w:tcPr>
          <w:p w14:paraId="5C77C107" w14:textId="7DA8E3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9351789" w14:textId="53340F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D4D57D" w14:textId="0F3D30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2330</w:t>
            </w:r>
          </w:p>
        </w:tc>
        <w:tc>
          <w:tcPr>
            <w:tcW w:w="294" w:type="pct"/>
          </w:tcPr>
          <w:p w14:paraId="740ED37B" w14:textId="3987260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7D402ED" w14:textId="10C9F1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B813802" w14:textId="2E39B6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4E6C95" w14:textId="77096C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26A87163" w14:textId="3F9581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0D587EC" w14:textId="77777777" w:rsidTr="003F23A7">
        <w:tc>
          <w:tcPr>
            <w:tcW w:w="586" w:type="pct"/>
          </w:tcPr>
          <w:p w14:paraId="26DB90EC" w14:textId="7ACC53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R4-2208589</w:t>
            </w:r>
          </w:p>
        </w:tc>
        <w:tc>
          <w:tcPr>
            <w:tcW w:w="811" w:type="pct"/>
          </w:tcPr>
          <w:p w14:paraId="505387F3" w14:textId="0BB515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TCI state indication with direct SCell activation</w:t>
            </w:r>
          </w:p>
        </w:tc>
        <w:tc>
          <w:tcPr>
            <w:tcW w:w="515" w:type="pct"/>
          </w:tcPr>
          <w:p w14:paraId="2F93436E" w14:textId="3D0512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F8E97BF" w14:textId="069CFE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604A7C" w14:textId="4FE6DF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2331</w:t>
            </w:r>
          </w:p>
        </w:tc>
        <w:tc>
          <w:tcPr>
            <w:tcW w:w="294" w:type="pct"/>
          </w:tcPr>
          <w:p w14:paraId="7516578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29BAA0" w14:textId="6709B4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E97672" w14:textId="7A6CB3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371EA08" w14:textId="3728F2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42BD6A0" w14:textId="38F5FA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76801A8" w14:textId="77777777" w:rsidTr="003F23A7">
        <w:tc>
          <w:tcPr>
            <w:tcW w:w="586" w:type="pct"/>
          </w:tcPr>
          <w:p w14:paraId="6D3A82A0" w14:textId="4C1475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R4-2211195</w:t>
            </w:r>
          </w:p>
        </w:tc>
        <w:tc>
          <w:tcPr>
            <w:tcW w:w="811" w:type="pct"/>
          </w:tcPr>
          <w:p w14:paraId="78B21827" w14:textId="47E31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TCI state indication with direct SCell activation</w:t>
            </w:r>
          </w:p>
        </w:tc>
        <w:tc>
          <w:tcPr>
            <w:tcW w:w="515" w:type="pct"/>
          </w:tcPr>
          <w:p w14:paraId="63557CE3" w14:textId="6DC390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1A4FFE2" w14:textId="028F16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F95EC4" w14:textId="464BBE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2331</w:t>
            </w:r>
          </w:p>
        </w:tc>
        <w:tc>
          <w:tcPr>
            <w:tcW w:w="294" w:type="pct"/>
          </w:tcPr>
          <w:p w14:paraId="26B53AA1" w14:textId="62D2D0C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196F986" w14:textId="4C9F33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EF44A5" w14:textId="12955E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1296C45" w14:textId="0749F9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0D2B765A" w14:textId="3BE9F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DC800EA" w14:textId="77777777" w:rsidTr="003F23A7">
        <w:tc>
          <w:tcPr>
            <w:tcW w:w="586" w:type="pct"/>
          </w:tcPr>
          <w:p w14:paraId="22E637FD" w14:textId="2CD7F9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R4-2208593</w:t>
            </w:r>
          </w:p>
        </w:tc>
        <w:tc>
          <w:tcPr>
            <w:tcW w:w="811" w:type="pct"/>
          </w:tcPr>
          <w:p w14:paraId="74FEAF89" w14:textId="7478A0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remaining aspects of concurrent measurement gaps (section 8)</w:t>
            </w:r>
          </w:p>
        </w:tc>
        <w:tc>
          <w:tcPr>
            <w:tcW w:w="515" w:type="pct"/>
          </w:tcPr>
          <w:p w14:paraId="69A117AC" w14:textId="52A153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41619E4" w14:textId="121090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EC3C0F" w14:textId="207D19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2332</w:t>
            </w:r>
          </w:p>
        </w:tc>
        <w:tc>
          <w:tcPr>
            <w:tcW w:w="294" w:type="pct"/>
          </w:tcPr>
          <w:p w14:paraId="07C8EB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1FCCEF3" w14:textId="7A41F4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9C2103" w14:textId="4F60C5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AB36AB" w14:textId="4E73C1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D5D425F" w14:textId="49CFBC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0D4F763" w14:textId="77777777" w:rsidTr="003F23A7">
        <w:tc>
          <w:tcPr>
            <w:tcW w:w="586" w:type="pct"/>
          </w:tcPr>
          <w:p w14:paraId="0A0DCD03" w14:textId="55235C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R4-2211020</w:t>
            </w:r>
          </w:p>
        </w:tc>
        <w:tc>
          <w:tcPr>
            <w:tcW w:w="811" w:type="pct"/>
          </w:tcPr>
          <w:p w14:paraId="4E7EB299" w14:textId="48ABAA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remaining aspects of concurrent measurement gaps (section 8)</w:t>
            </w:r>
          </w:p>
        </w:tc>
        <w:tc>
          <w:tcPr>
            <w:tcW w:w="515" w:type="pct"/>
          </w:tcPr>
          <w:p w14:paraId="6D966E7F" w14:textId="7CC025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F19F2F3" w14:textId="725AAB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18A3502" w14:textId="1B7A10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2332</w:t>
            </w:r>
          </w:p>
        </w:tc>
        <w:tc>
          <w:tcPr>
            <w:tcW w:w="294" w:type="pct"/>
          </w:tcPr>
          <w:p w14:paraId="0E207AAD" w14:textId="34E91E2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F0EF65F" w14:textId="6E36C3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C0E64D7" w14:textId="45ECEB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3F6D23" w14:textId="2D1E0B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F4ABA2C" w14:textId="74A968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27F4FA1" w14:textId="77777777" w:rsidTr="003F23A7">
        <w:tc>
          <w:tcPr>
            <w:tcW w:w="586" w:type="pct"/>
          </w:tcPr>
          <w:p w14:paraId="6A414538" w14:textId="191EDB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R4-2208594</w:t>
            </w:r>
          </w:p>
        </w:tc>
        <w:tc>
          <w:tcPr>
            <w:tcW w:w="811" w:type="pct"/>
          </w:tcPr>
          <w:p w14:paraId="650968A8" w14:textId="4FC892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remaining aspects of concurrent measurement gaps (section 9)</w:t>
            </w:r>
          </w:p>
        </w:tc>
        <w:tc>
          <w:tcPr>
            <w:tcW w:w="515" w:type="pct"/>
          </w:tcPr>
          <w:p w14:paraId="3500E3C7" w14:textId="5CA222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7E2F0E99" w14:textId="531C7D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E500475" w14:textId="071743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2333</w:t>
            </w:r>
          </w:p>
        </w:tc>
        <w:tc>
          <w:tcPr>
            <w:tcW w:w="294" w:type="pct"/>
          </w:tcPr>
          <w:p w14:paraId="0EC7E68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E3A3C8" w14:textId="22777A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0F0839" w14:textId="5C9D59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0BB4102" w14:textId="1B8489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6AB9BC72" w14:textId="46A076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D89790B" w14:textId="77777777" w:rsidTr="003F23A7">
        <w:tc>
          <w:tcPr>
            <w:tcW w:w="586" w:type="pct"/>
          </w:tcPr>
          <w:p w14:paraId="5AF6476C" w14:textId="6DF54B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R4-2211021</w:t>
            </w:r>
          </w:p>
        </w:tc>
        <w:tc>
          <w:tcPr>
            <w:tcW w:w="811" w:type="pct"/>
          </w:tcPr>
          <w:p w14:paraId="351EE622" w14:textId="76578F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remaining aspects of concurrent measurement gaps (section 9)</w:t>
            </w:r>
          </w:p>
        </w:tc>
        <w:tc>
          <w:tcPr>
            <w:tcW w:w="515" w:type="pct"/>
          </w:tcPr>
          <w:p w14:paraId="7D6F6F67" w14:textId="18181F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3711C671" w14:textId="707C23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F6B8FD" w14:textId="656B98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2333</w:t>
            </w:r>
          </w:p>
        </w:tc>
        <w:tc>
          <w:tcPr>
            <w:tcW w:w="294" w:type="pct"/>
          </w:tcPr>
          <w:p w14:paraId="772396E0" w14:textId="6BD3E6F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B600ED4" w14:textId="3B518B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F25B3CF" w14:textId="426240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6FC90C" w14:textId="4E5F26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4F80715A" w14:textId="334434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0A6919B" w14:textId="77777777" w:rsidTr="003F23A7">
        <w:tc>
          <w:tcPr>
            <w:tcW w:w="586" w:type="pct"/>
          </w:tcPr>
          <w:p w14:paraId="2EFF1B80" w14:textId="112C8E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R4-2208645</w:t>
            </w:r>
          </w:p>
        </w:tc>
        <w:tc>
          <w:tcPr>
            <w:tcW w:w="811" w:type="pct"/>
          </w:tcPr>
          <w:p w14:paraId="0BCEC74F" w14:textId="756377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SCG activation and deactivation delay requirements in TS 38.133</w:t>
            </w:r>
          </w:p>
        </w:tc>
        <w:tc>
          <w:tcPr>
            <w:tcW w:w="515" w:type="pct"/>
          </w:tcPr>
          <w:p w14:paraId="16C0D1F5" w14:textId="03FBAF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7E435694" w14:textId="697A24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85D5CE7" w14:textId="0DD861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2334</w:t>
            </w:r>
          </w:p>
        </w:tc>
        <w:tc>
          <w:tcPr>
            <w:tcW w:w="294" w:type="pct"/>
          </w:tcPr>
          <w:p w14:paraId="30C214E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0A90663" w14:textId="4119B6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66D258" w14:textId="1276F7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6A02D4B" w14:textId="791480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2" w:type="pct"/>
          </w:tcPr>
          <w:p w14:paraId="79F68057" w14:textId="229A1A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BC80F8C" w14:textId="77777777" w:rsidTr="003F23A7">
        <w:tc>
          <w:tcPr>
            <w:tcW w:w="586" w:type="pct"/>
          </w:tcPr>
          <w:p w14:paraId="74AA1D8A" w14:textId="15091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R4-2211076</w:t>
            </w:r>
          </w:p>
        </w:tc>
        <w:tc>
          <w:tcPr>
            <w:tcW w:w="811" w:type="pct"/>
          </w:tcPr>
          <w:p w14:paraId="3D3C1C96" w14:textId="190BF7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maintain SCG activation and deactivation delay requirements in TS 38.133</w:t>
            </w:r>
          </w:p>
        </w:tc>
        <w:tc>
          <w:tcPr>
            <w:tcW w:w="515" w:type="pct"/>
          </w:tcPr>
          <w:p w14:paraId="46217E3C" w14:textId="7B2396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0DF4922D" w14:textId="1F4136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A987BAC" w14:textId="23D680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2334</w:t>
            </w:r>
          </w:p>
        </w:tc>
        <w:tc>
          <w:tcPr>
            <w:tcW w:w="294" w:type="pct"/>
          </w:tcPr>
          <w:p w14:paraId="46CD5F95" w14:textId="7717766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FD8B8C3" w14:textId="5A2585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834DE51" w14:textId="6C8D37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F419C39" w14:textId="008F01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</w:t>
            </w:r>
          </w:p>
        </w:tc>
        <w:tc>
          <w:tcPr>
            <w:tcW w:w="512" w:type="pct"/>
          </w:tcPr>
          <w:p w14:paraId="03130589" w14:textId="092925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0E1C8BF" w14:textId="77777777" w:rsidTr="003F23A7">
        <w:tc>
          <w:tcPr>
            <w:tcW w:w="586" w:type="pct"/>
          </w:tcPr>
          <w:p w14:paraId="22DF1220" w14:textId="20DF47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R4-2208801</w:t>
            </w:r>
          </w:p>
        </w:tc>
        <w:tc>
          <w:tcPr>
            <w:tcW w:w="811" w:type="pct"/>
          </w:tcPr>
          <w:p w14:paraId="62C70F2B" w14:textId="30D5D4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positioning measurement requirements in RRC_INACTIVE state</w:t>
            </w:r>
          </w:p>
        </w:tc>
        <w:tc>
          <w:tcPr>
            <w:tcW w:w="515" w:type="pct"/>
          </w:tcPr>
          <w:p w14:paraId="099DD1A5" w14:textId="16335D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0680656F" w14:textId="4B8ED6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6C01989" w14:textId="41D30D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2335</w:t>
            </w:r>
          </w:p>
        </w:tc>
        <w:tc>
          <w:tcPr>
            <w:tcW w:w="294" w:type="pct"/>
          </w:tcPr>
          <w:p w14:paraId="12A057D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55A580" w14:textId="58C171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BAD84B" w14:textId="1033F2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708A94F" w14:textId="33F9C8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0254237B" w14:textId="109D28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DCA636F" w14:textId="77777777" w:rsidTr="003F23A7">
        <w:tc>
          <w:tcPr>
            <w:tcW w:w="586" w:type="pct"/>
          </w:tcPr>
          <w:p w14:paraId="3CE8826A" w14:textId="58559F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R4-2211064</w:t>
            </w:r>
          </w:p>
        </w:tc>
        <w:tc>
          <w:tcPr>
            <w:tcW w:w="811" w:type="pct"/>
          </w:tcPr>
          <w:p w14:paraId="3EDFF346" w14:textId="67D597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38.133 on positioning measurement requirements in RRC_INACTIVE state</w:t>
            </w:r>
          </w:p>
        </w:tc>
        <w:tc>
          <w:tcPr>
            <w:tcW w:w="515" w:type="pct"/>
          </w:tcPr>
          <w:p w14:paraId="3084AB4F" w14:textId="081FB9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6CACB83C" w14:textId="442F2D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24BB07" w14:textId="60EB94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2335</w:t>
            </w:r>
          </w:p>
        </w:tc>
        <w:tc>
          <w:tcPr>
            <w:tcW w:w="294" w:type="pct"/>
          </w:tcPr>
          <w:p w14:paraId="5127BE4E" w14:textId="48B1FAD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CBC8A1A" w14:textId="6EF205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0B0A7E" w14:textId="55D138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9E7824" w14:textId="5670B7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C73B3EC" w14:textId="3D2F1F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E253F2C" w14:textId="77777777" w:rsidTr="003F23A7">
        <w:tc>
          <w:tcPr>
            <w:tcW w:w="586" w:type="pct"/>
          </w:tcPr>
          <w:p w14:paraId="6B84FDDF" w14:textId="25F57B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R4-2208815</w:t>
            </w:r>
          </w:p>
        </w:tc>
        <w:tc>
          <w:tcPr>
            <w:tcW w:w="811" w:type="pct"/>
          </w:tcPr>
          <w:p w14:paraId="680C3411" w14:textId="559AB1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 corrections on L1/L3 measurement requirements for deactivated SCG</w:t>
            </w:r>
          </w:p>
        </w:tc>
        <w:tc>
          <w:tcPr>
            <w:tcW w:w="515" w:type="pct"/>
          </w:tcPr>
          <w:p w14:paraId="37366B49" w14:textId="2A8AE4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3DBE93B4" w14:textId="2D6F0F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3354578" w14:textId="18A13C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2336</w:t>
            </w:r>
          </w:p>
        </w:tc>
        <w:tc>
          <w:tcPr>
            <w:tcW w:w="294" w:type="pct"/>
          </w:tcPr>
          <w:p w14:paraId="3DB6E7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E3DFCD" w14:textId="7C892F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D0D752B" w14:textId="35DF54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54C737" w14:textId="53A940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76B6597" w14:textId="1F0A58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C5BEB06" w14:textId="77777777" w:rsidTr="003F23A7">
        <w:tc>
          <w:tcPr>
            <w:tcW w:w="586" w:type="pct"/>
          </w:tcPr>
          <w:p w14:paraId="3F496967" w14:textId="0D5412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R4-2211077</w:t>
            </w:r>
          </w:p>
        </w:tc>
        <w:tc>
          <w:tcPr>
            <w:tcW w:w="811" w:type="pct"/>
          </w:tcPr>
          <w:p w14:paraId="7E5D6915" w14:textId="6D53EA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 corrections on L1/L3 measurement requirements for deactivated SCG</w:t>
            </w:r>
          </w:p>
        </w:tc>
        <w:tc>
          <w:tcPr>
            <w:tcW w:w="515" w:type="pct"/>
          </w:tcPr>
          <w:p w14:paraId="60955492" w14:textId="474D1B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BDA4E50" w14:textId="74181C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0FB34C4" w14:textId="5C122E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2336</w:t>
            </w:r>
          </w:p>
        </w:tc>
        <w:tc>
          <w:tcPr>
            <w:tcW w:w="294" w:type="pct"/>
          </w:tcPr>
          <w:p w14:paraId="20243E03" w14:textId="4094DA3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96BC7C4" w14:textId="298555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DB7967" w14:textId="7B40A0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CCD3E08" w14:textId="794AF3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8D19C09" w14:textId="4B6A02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C9B26C2" w14:textId="77777777" w:rsidTr="003F23A7">
        <w:tc>
          <w:tcPr>
            <w:tcW w:w="586" w:type="pct"/>
          </w:tcPr>
          <w:p w14:paraId="63EFF733" w14:textId="572A9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R4-2211348</w:t>
            </w:r>
          </w:p>
        </w:tc>
        <w:tc>
          <w:tcPr>
            <w:tcW w:w="811" w:type="pct"/>
          </w:tcPr>
          <w:p w14:paraId="07EB5133" w14:textId="18BCBA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38.133 corrections on L1/L3 measurement requirements for deactivated SCG</w:t>
            </w:r>
          </w:p>
        </w:tc>
        <w:tc>
          <w:tcPr>
            <w:tcW w:w="515" w:type="pct"/>
          </w:tcPr>
          <w:p w14:paraId="6996B3B1" w14:textId="1B582F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57886E9" w14:textId="2117D6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DC6AEB" w14:textId="2A7C7E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2336</w:t>
            </w:r>
          </w:p>
        </w:tc>
        <w:tc>
          <w:tcPr>
            <w:tcW w:w="294" w:type="pct"/>
          </w:tcPr>
          <w:p w14:paraId="21FE7DC8" w14:textId="0503636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B2C3547" w14:textId="6E09CC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A04B38B" w14:textId="08F243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168B1AB" w14:textId="51203A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8749C3F" w14:textId="5C66E8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5328D8F" w14:textId="77777777" w:rsidTr="003F23A7">
        <w:tc>
          <w:tcPr>
            <w:tcW w:w="586" w:type="pct"/>
          </w:tcPr>
          <w:p w14:paraId="4FB665C2" w14:textId="4F6D58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R4-2208817</w:t>
            </w:r>
          </w:p>
        </w:tc>
        <w:tc>
          <w:tcPr>
            <w:tcW w:w="811" w:type="pct"/>
          </w:tcPr>
          <w:p w14:paraId="236AA26A" w14:textId="30E81C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sidelink core requirements</w:t>
            </w:r>
          </w:p>
        </w:tc>
        <w:tc>
          <w:tcPr>
            <w:tcW w:w="515" w:type="pct"/>
          </w:tcPr>
          <w:p w14:paraId="4CE5754E" w14:textId="539F4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19D1FF0A" w14:textId="200C0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31E3F9" w14:textId="07C71D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2337</w:t>
            </w:r>
          </w:p>
        </w:tc>
        <w:tc>
          <w:tcPr>
            <w:tcW w:w="294" w:type="pct"/>
          </w:tcPr>
          <w:p w14:paraId="1D0389E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CEDAA2" w14:textId="7CB3EC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9A63FA9" w14:textId="1D7EE8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9E502D2" w14:textId="28B8AB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21AA169F" w14:textId="4F9524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75A1480" w14:textId="77777777" w:rsidTr="003F23A7">
        <w:tc>
          <w:tcPr>
            <w:tcW w:w="586" w:type="pct"/>
          </w:tcPr>
          <w:p w14:paraId="51659510" w14:textId="25D11D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R4-2211108</w:t>
            </w:r>
          </w:p>
        </w:tc>
        <w:tc>
          <w:tcPr>
            <w:tcW w:w="811" w:type="pct"/>
          </w:tcPr>
          <w:p w14:paraId="41146453" w14:textId="626BA7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sidelink core requirements</w:t>
            </w:r>
          </w:p>
        </w:tc>
        <w:tc>
          <w:tcPr>
            <w:tcW w:w="515" w:type="pct"/>
          </w:tcPr>
          <w:p w14:paraId="46599201" w14:textId="57130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7542FFA2" w14:textId="0FE582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655F0CD" w14:textId="72DE83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2337</w:t>
            </w:r>
          </w:p>
        </w:tc>
        <w:tc>
          <w:tcPr>
            <w:tcW w:w="294" w:type="pct"/>
          </w:tcPr>
          <w:p w14:paraId="4A03A131" w14:textId="5D74B2D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84BC1E6" w14:textId="60FD8C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5A5A03" w14:textId="7A0756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E3C0D8A" w14:textId="06875C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10E048EB" w14:textId="1206F7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4338F70" w14:textId="77777777" w:rsidTr="003F23A7">
        <w:tc>
          <w:tcPr>
            <w:tcW w:w="586" w:type="pct"/>
          </w:tcPr>
          <w:p w14:paraId="5A1598E7" w14:textId="391296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R4-2208822</w:t>
            </w:r>
          </w:p>
        </w:tc>
        <w:tc>
          <w:tcPr>
            <w:tcW w:w="811" w:type="pct"/>
          </w:tcPr>
          <w:p w14:paraId="0997CE55" w14:textId="192A4B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measurements requirements for PDC</w:t>
            </w:r>
          </w:p>
        </w:tc>
        <w:tc>
          <w:tcPr>
            <w:tcW w:w="515" w:type="pct"/>
          </w:tcPr>
          <w:p w14:paraId="1FD34DDA" w14:textId="06A9D3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085E55CD" w14:textId="3C1952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60E5664" w14:textId="32765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2338</w:t>
            </w:r>
          </w:p>
        </w:tc>
        <w:tc>
          <w:tcPr>
            <w:tcW w:w="294" w:type="pct"/>
          </w:tcPr>
          <w:p w14:paraId="0F1507A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D37CE4" w14:textId="001F72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6B0DE5" w14:textId="517B94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00E695" w14:textId="0D063C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2" w:type="pct"/>
          </w:tcPr>
          <w:p w14:paraId="3B9A942E" w14:textId="43453B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7572E3E" w14:textId="77777777" w:rsidTr="003F23A7">
        <w:tc>
          <w:tcPr>
            <w:tcW w:w="586" w:type="pct"/>
          </w:tcPr>
          <w:p w14:paraId="4613C48E" w14:textId="1695E8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R4-2211117</w:t>
            </w:r>
          </w:p>
        </w:tc>
        <w:tc>
          <w:tcPr>
            <w:tcW w:w="811" w:type="pct"/>
          </w:tcPr>
          <w:p w14:paraId="7F686621" w14:textId="10035B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Correction to measurements requirements for PDC</w:t>
            </w:r>
          </w:p>
        </w:tc>
        <w:tc>
          <w:tcPr>
            <w:tcW w:w="515" w:type="pct"/>
          </w:tcPr>
          <w:p w14:paraId="63230B6E" w14:textId="6BCC6C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27A5626" w14:textId="1C650D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A47CBD1" w14:textId="6BC528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2338</w:t>
            </w:r>
          </w:p>
        </w:tc>
        <w:tc>
          <w:tcPr>
            <w:tcW w:w="294" w:type="pct"/>
          </w:tcPr>
          <w:p w14:paraId="6F62ECDC" w14:textId="05C28B8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125AF41" w14:textId="136F08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C129DA" w14:textId="25A687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66F76D9" w14:textId="00A226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2" w:type="pct"/>
          </w:tcPr>
          <w:p w14:paraId="0D2F36D4" w14:textId="67B2F5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F4A0852" w14:textId="77777777" w:rsidTr="003F23A7">
        <w:tc>
          <w:tcPr>
            <w:tcW w:w="586" w:type="pct"/>
          </w:tcPr>
          <w:p w14:paraId="09EB7282" w14:textId="162E0D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R4-2208844</w:t>
            </w:r>
          </w:p>
        </w:tc>
        <w:tc>
          <w:tcPr>
            <w:tcW w:w="811" w:type="pct"/>
          </w:tcPr>
          <w:p w14:paraId="289494E2" w14:textId="7FC30E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applicability of requirement for FR2 HST</w:t>
            </w:r>
          </w:p>
        </w:tc>
        <w:tc>
          <w:tcPr>
            <w:tcW w:w="515" w:type="pct"/>
          </w:tcPr>
          <w:p w14:paraId="672069A8" w14:textId="79040E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61823DC7" w14:textId="2BB772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88DCC6" w14:textId="37ACED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2339</w:t>
            </w:r>
          </w:p>
        </w:tc>
        <w:tc>
          <w:tcPr>
            <w:tcW w:w="294" w:type="pct"/>
          </w:tcPr>
          <w:p w14:paraId="098A7DD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10A2F6B" w14:textId="0027D7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C9E9F3" w14:textId="138DA8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320CD18" w14:textId="3C82AA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5C68E5F0" w14:textId="7BC277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D72B46F" w14:textId="77777777" w:rsidTr="003F23A7">
        <w:tc>
          <w:tcPr>
            <w:tcW w:w="586" w:type="pct"/>
          </w:tcPr>
          <w:p w14:paraId="7A7CF4D0" w14:textId="3480FB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R4-2211088</w:t>
            </w:r>
          </w:p>
        </w:tc>
        <w:tc>
          <w:tcPr>
            <w:tcW w:w="811" w:type="pct"/>
          </w:tcPr>
          <w:p w14:paraId="26C8C6C6" w14:textId="53492D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applicability of requirement for FR2 HST</w:t>
            </w:r>
          </w:p>
        </w:tc>
        <w:tc>
          <w:tcPr>
            <w:tcW w:w="515" w:type="pct"/>
          </w:tcPr>
          <w:p w14:paraId="7F7E7377" w14:textId="395831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31209EC2" w14:textId="077007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773C23" w14:textId="6FD2A6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2339</w:t>
            </w:r>
          </w:p>
        </w:tc>
        <w:tc>
          <w:tcPr>
            <w:tcW w:w="294" w:type="pct"/>
          </w:tcPr>
          <w:p w14:paraId="384AE561" w14:textId="7F3CC45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C4E8BD6" w14:textId="594605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576329" w14:textId="6E4AA7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F84149B" w14:textId="4105B4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291749B0" w14:textId="12D72E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969EDF4" w14:textId="77777777" w:rsidTr="003F23A7">
        <w:tc>
          <w:tcPr>
            <w:tcW w:w="586" w:type="pct"/>
          </w:tcPr>
          <w:p w14:paraId="61559857" w14:textId="3FDA70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R4-2208846</w:t>
            </w:r>
          </w:p>
        </w:tc>
        <w:tc>
          <w:tcPr>
            <w:tcW w:w="811" w:type="pct"/>
          </w:tcPr>
          <w:p w14:paraId="2BC22A9E" w14:textId="3A29F7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corrections on one shot large UL timing adjustment for FR2 Power Class 6 UE</w:t>
            </w:r>
          </w:p>
        </w:tc>
        <w:tc>
          <w:tcPr>
            <w:tcW w:w="515" w:type="pct"/>
          </w:tcPr>
          <w:p w14:paraId="52E9CBDC" w14:textId="770602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6E3E964E" w14:textId="3C9D32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21910F0" w14:textId="75AF7F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2340</w:t>
            </w:r>
          </w:p>
        </w:tc>
        <w:tc>
          <w:tcPr>
            <w:tcW w:w="294" w:type="pct"/>
          </w:tcPr>
          <w:p w14:paraId="46ABC8E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6967D" w14:textId="68BF31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081412" w14:textId="09CAA9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2F6EE80" w14:textId="3EC626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62876FE" w14:textId="52B872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035427BF" w14:textId="77777777" w:rsidTr="003F23A7">
        <w:tc>
          <w:tcPr>
            <w:tcW w:w="586" w:type="pct"/>
          </w:tcPr>
          <w:p w14:paraId="44D50B2B" w14:textId="4E856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R4-2208848</w:t>
            </w:r>
          </w:p>
        </w:tc>
        <w:tc>
          <w:tcPr>
            <w:tcW w:w="811" w:type="pct"/>
          </w:tcPr>
          <w:p w14:paraId="3C1A46B7" w14:textId="6F299C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editorial correction on L1-SINR scheduling restriction</w:t>
            </w:r>
          </w:p>
        </w:tc>
        <w:tc>
          <w:tcPr>
            <w:tcW w:w="515" w:type="pct"/>
          </w:tcPr>
          <w:p w14:paraId="5717B478" w14:textId="2A5CB3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43733F34" w14:textId="415549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4C7F0A" w14:textId="00022B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2341</w:t>
            </w:r>
          </w:p>
        </w:tc>
        <w:tc>
          <w:tcPr>
            <w:tcW w:w="294" w:type="pct"/>
          </w:tcPr>
          <w:p w14:paraId="0CB2719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BD3262" w14:textId="6E5305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42A2BB" w14:textId="01FE8F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C69C48F" w14:textId="1DC66D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512" w:type="pct"/>
          </w:tcPr>
          <w:p w14:paraId="30A69FFB" w14:textId="6054AF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A5A2D71" w14:textId="77777777" w:rsidTr="003F23A7">
        <w:tc>
          <w:tcPr>
            <w:tcW w:w="586" w:type="pct"/>
          </w:tcPr>
          <w:p w14:paraId="430C43EC" w14:textId="008E21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R4-2208849</w:t>
            </w:r>
          </w:p>
        </w:tc>
        <w:tc>
          <w:tcPr>
            <w:tcW w:w="811" w:type="pct"/>
          </w:tcPr>
          <w:p w14:paraId="48967D91" w14:textId="67B6F9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TS38.133 for the editorial correction on L1-SINR scheduling restriction</w:t>
            </w:r>
          </w:p>
        </w:tc>
        <w:tc>
          <w:tcPr>
            <w:tcW w:w="515" w:type="pct"/>
          </w:tcPr>
          <w:p w14:paraId="505BEC6E" w14:textId="718E7C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Samsung</w:t>
            </w:r>
          </w:p>
        </w:tc>
        <w:tc>
          <w:tcPr>
            <w:tcW w:w="441" w:type="pct"/>
          </w:tcPr>
          <w:p w14:paraId="718A201C" w14:textId="025A10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FEBE71" w14:textId="543882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2342</w:t>
            </w:r>
          </w:p>
        </w:tc>
        <w:tc>
          <w:tcPr>
            <w:tcW w:w="294" w:type="pct"/>
          </w:tcPr>
          <w:p w14:paraId="79DCE10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B17334" w14:textId="16E4EE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79D6B6F" w14:textId="679407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0D2F3720" w14:textId="34EDD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NR_eMIMO-Core</w:t>
            </w:r>
          </w:p>
        </w:tc>
        <w:tc>
          <w:tcPr>
            <w:tcW w:w="512" w:type="pct"/>
          </w:tcPr>
          <w:p w14:paraId="67628A22" w14:textId="4C716F0F" w:rsidR="007943A2" w:rsidRPr="007943A2" w:rsidRDefault="007665FB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reserved</w:t>
            </w:r>
          </w:p>
        </w:tc>
      </w:tr>
      <w:tr w:rsidR="00A55076" w14:paraId="567D12D2" w14:textId="77777777" w:rsidTr="003F23A7">
        <w:tc>
          <w:tcPr>
            <w:tcW w:w="586" w:type="pct"/>
          </w:tcPr>
          <w:p w14:paraId="39AFAE31" w14:textId="1747E5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R4-2208893</w:t>
            </w:r>
          </w:p>
        </w:tc>
        <w:tc>
          <w:tcPr>
            <w:tcW w:w="811" w:type="pct"/>
          </w:tcPr>
          <w:p w14:paraId="23BA6279" w14:textId="3C3EEA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38.133 - Introduction of licensed 6GHz band n104</w:t>
            </w:r>
          </w:p>
        </w:tc>
        <w:tc>
          <w:tcPr>
            <w:tcW w:w="515" w:type="pct"/>
          </w:tcPr>
          <w:p w14:paraId="4060792C" w14:textId="54C3AA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015762F" w14:textId="716613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263C3D0" w14:textId="73F63C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2343</w:t>
            </w:r>
          </w:p>
        </w:tc>
        <w:tc>
          <w:tcPr>
            <w:tcW w:w="294" w:type="pct"/>
          </w:tcPr>
          <w:p w14:paraId="285BDB2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F24F49" w14:textId="486EA1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8D89C9A" w14:textId="5731A7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8FCAE2B" w14:textId="26F112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00B26298" w14:textId="09678B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C531B88" w14:textId="77777777" w:rsidTr="003F23A7">
        <w:tc>
          <w:tcPr>
            <w:tcW w:w="586" w:type="pct"/>
          </w:tcPr>
          <w:p w14:paraId="28945E0D" w14:textId="0B5408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R4-2210987</w:t>
            </w:r>
          </w:p>
        </w:tc>
        <w:tc>
          <w:tcPr>
            <w:tcW w:w="811" w:type="pct"/>
          </w:tcPr>
          <w:p w14:paraId="5EE8E8E5" w14:textId="31C3A8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38.133 - Introduction of licensed 6GHz band n104</w:t>
            </w:r>
          </w:p>
        </w:tc>
        <w:tc>
          <w:tcPr>
            <w:tcW w:w="515" w:type="pct"/>
          </w:tcPr>
          <w:p w14:paraId="283B80AB" w14:textId="3A21B2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DC3F40B" w14:textId="39CE4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1760E42" w14:textId="3896C8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2343</w:t>
            </w:r>
          </w:p>
        </w:tc>
        <w:tc>
          <w:tcPr>
            <w:tcW w:w="294" w:type="pct"/>
          </w:tcPr>
          <w:p w14:paraId="190DBFAA" w14:textId="0B85DE2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F7E8D63" w14:textId="29A7B3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502E461" w14:textId="21A831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B006024" w14:textId="4C8E70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28750525" w14:textId="0F6FC7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5E7D9A3" w14:textId="77777777" w:rsidTr="003F23A7">
        <w:tc>
          <w:tcPr>
            <w:tcW w:w="586" w:type="pct"/>
          </w:tcPr>
          <w:p w14:paraId="49050A22" w14:textId="2A9506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R4-2208901</w:t>
            </w:r>
          </w:p>
        </w:tc>
        <w:tc>
          <w:tcPr>
            <w:tcW w:w="811" w:type="pct"/>
          </w:tcPr>
          <w:p w14:paraId="6162A7E5" w14:textId="32291B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RMR 900MHz band  introduction</w:t>
            </w:r>
          </w:p>
        </w:tc>
        <w:tc>
          <w:tcPr>
            <w:tcW w:w="515" w:type="pct"/>
          </w:tcPr>
          <w:p w14:paraId="20CFEB76" w14:textId="6E1F33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388DD97" w14:textId="3DFDC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4A9CDE3" w14:textId="4CC865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2344</w:t>
            </w:r>
          </w:p>
        </w:tc>
        <w:tc>
          <w:tcPr>
            <w:tcW w:w="294" w:type="pct"/>
          </w:tcPr>
          <w:p w14:paraId="514C43B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5CFDEC2" w14:textId="3EE313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A1B9A7" w14:textId="287723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15C1B33" w14:textId="7D8D3F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558C6412" w14:textId="2ED670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2AE0EAE" w14:textId="77777777" w:rsidTr="003F23A7">
        <w:tc>
          <w:tcPr>
            <w:tcW w:w="586" w:type="pct"/>
          </w:tcPr>
          <w:p w14:paraId="43169FD6" w14:textId="7A7612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R4-2210988</w:t>
            </w:r>
          </w:p>
        </w:tc>
        <w:tc>
          <w:tcPr>
            <w:tcW w:w="811" w:type="pct"/>
          </w:tcPr>
          <w:p w14:paraId="55FEA0DE" w14:textId="1EA481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RMR 900MHz band  introduction</w:t>
            </w:r>
          </w:p>
        </w:tc>
        <w:tc>
          <w:tcPr>
            <w:tcW w:w="515" w:type="pct"/>
          </w:tcPr>
          <w:p w14:paraId="246E5378" w14:textId="280018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784EEDF" w14:textId="26CBBB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1CCB768" w14:textId="70F0F7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2344</w:t>
            </w:r>
          </w:p>
        </w:tc>
        <w:tc>
          <w:tcPr>
            <w:tcW w:w="294" w:type="pct"/>
          </w:tcPr>
          <w:p w14:paraId="25A4D4D1" w14:textId="67611F2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F852D12" w14:textId="13F483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1EDF88" w14:textId="266DE2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2725600" w14:textId="60A7FA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7759FF8F" w14:textId="274BE2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3E35095" w14:textId="77777777" w:rsidTr="003F23A7">
        <w:tc>
          <w:tcPr>
            <w:tcW w:w="586" w:type="pct"/>
          </w:tcPr>
          <w:p w14:paraId="33D4EC44" w14:textId="329739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R4-2208960</w:t>
            </w:r>
          </w:p>
        </w:tc>
        <w:tc>
          <w:tcPr>
            <w:tcW w:w="811" w:type="pct"/>
          </w:tcPr>
          <w:p w14:paraId="0A78C44C" w14:textId="6E792D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singaling name for FR1 HST</w:t>
            </w:r>
          </w:p>
        </w:tc>
        <w:tc>
          <w:tcPr>
            <w:tcW w:w="515" w:type="pct"/>
          </w:tcPr>
          <w:p w14:paraId="560F580C" w14:textId="39C1D3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5B1A64B" w14:textId="5BDF2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B454E3C" w14:textId="1A89B6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2345</w:t>
            </w:r>
          </w:p>
        </w:tc>
        <w:tc>
          <w:tcPr>
            <w:tcW w:w="294" w:type="pct"/>
          </w:tcPr>
          <w:p w14:paraId="1CD7161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780080" w14:textId="302823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0B7D72F" w14:textId="0EE5DB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C7181E" w14:textId="232D67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512" w:type="pct"/>
          </w:tcPr>
          <w:p w14:paraId="6BF512E8" w14:textId="1FD6CD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199059" w14:textId="77777777" w:rsidTr="003F23A7">
        <w:tc>
          <w:tcPr>
            <w:tcW w:w="586" w:type="pct"/>
          </w:tcPr>
          <w:p w14:paraId="61380DF5" w14:textId="72C37E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R4-2208963</w:t>
            </w:r>
          </w:p>
        </w:tc>
        <w:tc>
          <w:tcPr>
            <w:tcW w:w="811" w:type="pct"/>
          </w:tcPr>
          <w:p w14:paraId="3E7C60B2" w14:textId="50DF6C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singaling name for FR2 HST</w:t>
            </w:r>
          </w:p>
        </w:tc>
        <w:tc>
          <w:tcPr>
            <w:tcW w:w="515" w:type="pct"/>
          </w:tcPr>
          <w:p w14:paraId="44966DB2" w14:textId="264865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9FB281E" w14:textId="427498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3EFAAA" w14:textId="0DFDA7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2346</w:t>
            </w:r>
          </w:p>
        </w:tc>
        <w:tc>
          <w:tcPr>
            <w:tcW w:w="294" w:type="pct"/>
          </w:tcPr>
          <w:p w14:paraId="7223179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CA870" w14:textId="56FD54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E6AD86" w14:textId="4F8CF8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69BC98B" w14:textId="6E1A48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618FA77F" w14:textId="01570C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2B43ED60" w14:textId="77777777" w:rsidTr="003F23A7">
        <w:tc>
          <w:tcPr>
            <w:tcW w:w="586" w:type="pct"/>
          </w:tcPr>
          <w:p w14:paraId="7E66F368" w14:textId="67F65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R4-2208968</w:t>
            </w:r>
          </w:p>
        </w:tc>
        <w:tc>
          <w:tcPr>
            <w:tcW w:w="811" w:type="pct"/>
          </w:tcPr>
          <w:p w14:paraId="4E94CD2C" w14:textId="70825C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A-TRS based SCell activation and deactivated delay requirements with multiple downlink Scell</w:t>
            </w:r>
          </w:p>
        </w:tc>
        <w:tc>
          <w:tcPr>
            <w:tcW w:w="515" w:type="pct"/>
          </w:tcPr>
          <w:p w14:paraId="3D8FFC82" w14:textId="541C0E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7D6D3CD" w14:textId="5357C4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78851BC" w14:textId="69224C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2347</w:t>
            </w:r>
          </w:p>
        </w:tc>
        <w:tc>
          <w:tcPr>
            <w:tcW w:w="294" w:type="pct"/>
          </w:tcPr>
          <w:p w14:paraId="73B4999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74750A" w14:textId="63CDDD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8BAFC56" w14:textId="6BADEA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86F6B40" w14:textId="0A1262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25724168" w14:textId="7E4A17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F82C905" w14:textId="77777777" w:rsidTr="003F23A7">
        <w:tc>
          <w:tcPr>
            <w:tcW w:w="586" w:type="pct"/>
          </w:tcPr>
          <w:p w14:paraId="4FA48476" w14:textId="5766BD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R4-2211068</w:t>
            </w:r>
          </w:p>
        </w:tc>
        <w:tc>
          <w:tcPr>
            <w:tcW w:w="811" w:type="pct"/>
          </w:tcPr>
          <w:p w14:paraId="757A88FE" w14:textId="1B848F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A-TRS based SCell activation and deactivated delay requirements with multiple downlink Scell</w:t>
            </w:r>
          </w:p>
        </w:tc>
        <w:tc>
          <w:tcPr>
            <w:tcW w:w="515" w:type="pct"/>
          </w:tcPr>
          <w:p w14:paraId="78E66837" w14:textId="4779FB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A38EE35" w14:textId="2DB6F8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5173435" w14:textId="5F6CE1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2347</w:t>
            </w:r>
          </w:p>
        </w:tc>
        <w:tc>
          <w:tcPr>
            <w:tcW w:w="294" w:type="pct"/>
          </w:tcPr>
          <w:p w14:paraId="563A9DA2" w14:textId="6F0A26E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1BE3B87" w14:textId="738306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9FE5E32" w14:textId="049B02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7067D3" w14:textId="49BEC6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94BE451" w14:textId="36CE20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FB0A45F" w14:textId="77777777" w:rsidTr="003F23A7">
        <w:tc>
          <w:tcPr>
            <w:tcW w:w="586" w:type="pct"/>
          </w:tcPr>
          <w:p w14:paraId="16A7B014" w14:textId="069E86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R4-2208970</w:t>
            </w:r>
          </w:p>
        </w:tc>
        <w:tc>
          <w:tcPr>
            <w:tcW w:w="811" w:type="pct"/>
          </w:tcPr>
          <w:p w14:paraId="3A1AB852" w14:textId="0AA1CD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on beam failure detection on deactived PSCell</w:t>
            </w:r>
          </w:p>
        </w:tc>
        <w:tc>
          <w:tcPr>
            <w:tcW w:w="515" w:type="pct"/>
          </w:tcPr>
          <w:p w14:paraId="2E1DFF73" w14:textId="7C65DB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FDDBA90" w14:textId="6AA5BE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84B13B6" w14:textId="739724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2348</w:t>
            </w:r>
          </w:p>
        </w:tc>
        <w:tc>
          <w:tcPr>
            <w:tcW w:w="294" w:type="pct"/>
          </w:tcPr>
          <w:p w14:paraId="433FE81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B76BF6" w14:textId="08615A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8B57948" w14:textId="19E78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FAB2D9" w14:textId="616625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70ABF3B0" w14:textId="26AB63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34ADC25" w14:textId="77777777" w:rsidTr="003F23A7">
        <w:tc>
          <w:tcPr>
            <w:tcW w:w="586" w:type="pct"/>
          </w:tcPr>
          <w:p w14:paraId="5CC099CC" w14:textId="19EC72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R4-2208937</w:t>
            </w:r>
          </w:p>
        </w:tc>
        <w:tc>
          <w:tcPr>
            <w:tcW w:w="811" w:type="pct"/>
          </w:tcPr>
          <w:p w14:paraId="63D90DAF" w14:textId="1EF34F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HO with PSCell requirements</w:t>
            </w:r>
          </w:p>
        </w:tc>
        <w:tc>
          <w:tcPr>
            <w:tcW w:w="515" w:type="pct"/>
          </w:tcPr>
          <w:p w14:paraId="18EEE5F7" w14:textId="773D0D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FF90415" w14:textId="7C4495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F1E5AD1" w14:textId="6E387A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2349</w:t>
            </w:r>
          </w:p>
        </w:tc>
        <w:tc>
          <w:tcPr>
            <w:tcW w:w="294" w:type="pct"/>
          </w:tcPr>
          <w:p w14:paraId="3A8EDED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06B811" w14:textId="07C3D6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D02A3D" w14:textId="7F0649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EF11344" w14:textId="2F4254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17CFEE1" w14:textId="1EA86F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3DA905E1" w14:textId="77777777" w:rsidTr="003F23A7">
        <w:tc>
          <w:tcPr>
            <w:tcW w:w="586" w:type="pct"/>
          </w:tcPr>
          <w:p w14:paraId="25E40E9B" w14:textId="18536B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R4-2208971</w:t>
            </w:r>
          </w:p>
        </w:tc>
        <w:tc>
          <w:tcPr>
            <w:tcW w:w="811" w:type="pct"/>
          </w:tcPr>
          <w:p w14:paraId="39111086" w14:textId="53414A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interruptions at A-TRS based SCell activation/deactivation with multiple downlink Scells (38.133)</w:t>
            </w:r>
          </w:p>
        </w:tc>
        <w:tc>
          <w:tcPr>
            <w:tcW w:w="515" w:type="pct"/>
          </w:tcPr>
          <w:p w14:paraId="5EB3B1B4" w14:textId="0ADB5E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EB53C1B" w14:textId="1CC97F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9CF98FE" w14:textId="79313D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2350</w:t>
            </w:r>
          </w:p>
        </w:tc>
        <w:tc>
          <w:tcPr>
            <w:tcW w:w="294" w:type="pct"/>
          </w:tcPr>
          <w:p w14:paraId="2C2D498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6A8041" w14:textId="7114B3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C73100" w14:textId="42317A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4AFC2B7" w14:textId="7F2DF0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05CDA7BF" w14:textId="207DD8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DC9951B" w14:textId="77777777" w:rsidTr="003F23A7">
        <w:tc>
          <w:tcPr>
            <w:tcW w:w="586" w:type="pct"/>
          </w:tcPr>
          <w:p w14:paraId="137A6A15" w14:textId="796A05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R4-2211069</w:t>
            </w:r>
          </w:p>
        </w:tc>
        <w:tc>
          <w:tcPr>
            <w:tcW w:w="811" w:type="pct"/>
          </w:tcPr>
          <w:p w14:paraId="5A445EED" w14:textId="735742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interruptions at A-TRS based SCell activation/deactivation with multiple downlink Scells (38.133)</w:t>
            </w:r>
          </w:p>
        </w:tc>
        <w:tc>
          <w:tcPr>
            <w:tcW w:w="515" w:type="pct"/>
          </w:tcPr>
          <w:p w14:paraId="0BFA85E3" w14:textId="759C7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4EF1C80" w14:textId="0E9BF8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4251579" w14:textId="10A9D4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2350</w:t>
            </w:r>
          </w:p>
        </w:tc>
        <w:tc>
          <w:tcPr>
            <w:tcW w:w="294" w:type="pct"/>
          </w:tcPr>
          <w:p w14:paraId="1DB57490" w14:textId="5E38A76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545753A" w14:textId="3E7BDC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AF25C2" w14:textId="30D987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E486EB3" w14:textId="2441CF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2BCBA018" w14:textId="0BB2A6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2B065EA3" w14:textId="77777777" w:rsidTr="003F23A7">
        <w:tc>
          <w:tcPr>
            <w:tcW w:w="586" w:type="pct"/>
          </w:tcPr>
          <w:p w14:paraId="541220D3" w14:textId="2E696F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R4-2208939</w:t>
            </w:r>
          </w:p>
        </w:tc>
        <w:tc>
          <w:tcPr>
            <w:tcW w:w="811" w:type="pct"/>
          </w:tcPr>
          <w:p w14:paraId="56821C03" w14:textId="1DE29F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PUCCH SCell activation</w:t>
            </w:r>
          </w:p>
        </w:tc>
        <w:tc>
          <w:tcPr>
            <w:tcW w:w="515" w:type="pct"/>
          </w:tcPr>
          <w:p w14:paraId="5879855E" w14:textId="1A1755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8FE3EAA" w14:textId="0C3703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B6DF97" w14:textId="35810D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2351</w:t>
            </w:r>
          </w:p>
        </w:tc>
        <w:tc>
          <w:tcPr>
            <w:tcW w:w="294" w:type="pct"/>
          </w:tcPr>
          <w:p w14:paraId="6EAC89E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337241" w14:textId="32F24D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B313E3" w14:textId="148353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0EB113" w14:textId="0D2362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47ABF5ED" w14:textId="2179FD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2B678A4" w14:textId="77777777" w:rsidTr="003F23A7">
        <w:tc>
          <w:tcPr>
            <w:tcW w:w="586" w:type="pct"/>
          </w:tcPr>
          <w:p w14:paraId="4EB630E3" w14:textId="5D3F1A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R4-2211015</w:t>
            </w:r>
          </w:p>
        </w:tc>
        <w:tc>
          <w:tcPr>
            <w:tcW w:w="811" w:type="pct"/>
          </w:tcPr>
          <w:p w14:paraId="3E7E5C17" w14:textId="58F006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for PUCCH SCell activation</w:t>
            </w:r>
          </w:p>
        </w:tc>
        <w:tc>
          <w:tcPr>
            <w:tcW w:w="515" w:type="pct"/>
          </w:tcPr>
          <w:p w14:paraId="109FC037" w14:textId="0B4525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B9DB9FF" w14:textId="76C452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CF5586F" w14:textId="649105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2351</w:t>
            </w:r>
          </w:p>
        </w:tc>
        <w:tc>
          <w:tcPr>
            <w:tcW w:w="294" w:type="pct"/>
          </w:tcPr>
          <w:p w14:paraId="7B4E6A45" w14:textId="2A7B9DD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A4FD201" w14:textId="6363EE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3382A6F" w14:textId="0BC03A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CC0B566" w14:textId="689110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57FBD20F" w14:textId="20283E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F3FF1C" w14:textId="77777777" w:rsidTr="003F23A7">
        <w:tc>
          <w:tcPr>
            <w:tcW w:w="586" w:type="pct"/>
          </w:tcPr>
          <w:p w14:paraId="400A02E3" w14:textId="648E8E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R4-2208998</w:t>
            </w:r>
          </w:p>
        </w:tc>
        <w:tc>
          <w:tcPr>
            <w:tcW w:w="811" w:type="pct"/>
          </w:tcPr>
          <w:p w14:paraId="5B1DA4F7" w14:textId="4C0BAF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RLM/BFD relaxation requirements</w:t>
            </w:r>
          </w:p>
        </w:tc>
        <w:tc>
          <w:tcPr>
            <w:tcW w:w="515" w:type="pct"/>
          </w:tcPr>
          <w:p w14:paraId="1B4E8427" w14:textId="774EBA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E309FA4" w14:textId="224797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A691765" w14:textId="2F927B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2352</w:t>
            </w:r>
          </w:p>
        </w:tc>
        <w:tc>
          <w:tcPr>
            <w:tcW w:w="294" w:type="pct"/>
          </w:tcPr>
          <w:p w14:paraId="4CB335B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216868" w14:textId="21A8EF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6AF21F8" w14:textId="6903F7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7B6E5CF" w14:textId="582DFD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2E9B1150" w14:textId="77701D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2F842AE1" w14:textId="77777777" w:rsidTr="003F23A7">
        <w:tc>
          <w:tcPr>
            <w:tcW w:w="586" w:type="pct"/>
          </w:tcPr>
          <w:p w14:paraId="20B7A539" w14:textId="7C6DCB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R4-2209002</w:t>
            </w:r>
          </w:p>
        </w:tc>
        <w:tc>
          <w:tcPr>
            <w:tcW w:w="811" w:type="pct"/>
          </w:tcPr>
          <w:p w14:paraId="404A4A4F" w14:textId="1B1B94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RRM core requirements for R17 NR SL</w:t>
            </w:r>
          </w:p>
        </w:tc>
        <w:tc>
          <w:tcPr>
            <w:tcW w:w="515" w:type="pct"/>
          </w:tcPr>
          <w:p w14:paraId="7D1180ED" w14:textId="0C2806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38C0833" w14:textId="768616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2348FE" w14:textId="11279E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2353</w:t>
            </w:r>
          </w:p>
        </w:tc>
        <w:tc>
          <w:tcPr>
            <w:tcW w:w="294" w:type="pct"/>
          </w:tcPr>
          <w:p w14:paraId="3AB4288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832D8A" w14:textId="37F6D2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F76DBF4" w14:textId="12FD57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E0EACB" w14:textId="1C1DE6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489C4EB4" w14:textId="422F21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7531F00" w14:textId="77777777" w:rsidTr="003F23A7">
        <w:tc>
          <w:tcPr>
            <w:tcW w:w="586" w:type="pct"/>
          </w:tcPr>
          <w:p w14:paraId="2D8E9AC8" w14:textId="0AD922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R4-2211109</w:t>
            </w:r>
          </w:p>
        </w:tc>
        <w:tc>
          <w:tcPr>
            <w:tcW w:w="811" w:type="pct"/>
          </w:tcPr>
          <w:p w14:paraId="52D4A327" w14:textId="46FD6C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maintaining RRM core requirements for R17 NR SL</w:t>
            </w:r>
          </w:p>
        </w:tc>
        <w:tc>
          <w:tcPr>
            <w:tcW w:w="515" w:type="pct"/>
          </w:tcPr>
          <w:p w14:paraId="4283E75C" w14:textId="0340E1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94F863E" w14:textId="6B05B1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DDDFD9" w14:textId="548A3F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2353</w:t>
            </w:r>
          </w:p>
        </w:tc>
        <w:tc>
          <w:tcPr>
            <w:tcW w:w="294" w:type="pct"/>
          </w:tcPr>
          <w:p w14:paraId="0CE1742F" w14:textId="56A1EE8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032D537" w14:textId="1D478C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2A63E9" w14:textId="5CE029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A47E60A" w14:textId="1E9553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63510C56" w14:textId="61BA41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E67319" w14:textId="77777777" w:rsidTr="003F23A7">
        <w:tc>
          <w:tcPr>
            <w:tcW w:w="586" w:type="pct"/>
          </w:tcPr>
          <w:p w14:paraId="6448DE5B" w14:textId="0CDA86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R4-2209006</w:t>
            </w:r>
          </w:p>
        </w:tc>
        <w:tc>
          <w:tcPr>
            <w:tcW w:w="811" w:type="pct"/>
          </w:tcPr>
          <w:p w14:paraId="5A874630" w14:textId="366430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TCI state switching requirements for R17 unified TCI</w:t>
            </w:r>
          </w:p>
        </w:tc>
        <w:tc>
          <w:tcPr>
            <w:tcW w:w="515" w:type="pct"/>
          </w:tcPr>
          <w:p w14:paraId="129C8651" w14:textId="3C9294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9D993F7" w14:textId="5E64ED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0E2998" w14:textId="60F14E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2354</w:t>
            </w:r>
          </w:p>
        </w:tc>
        <w:tc>
          <w:tcPr>
            <w:tcW w:w="294" w:type="pct"/>
          </w:tcPr>
          <w:p w14:paraId="795E95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C9144DE" w14:textId="24533F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C0BD988" w14:textId="28C238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DA50AED" w14:textId="3E01D2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1FA0FBBE" w14:textId="66F148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5EC33AA7" w14:textId="77777777" w:rsidTr="003F23A7">
        <w:tc>
          <w:tcPr>
            <w:tcW w:w="586" w:type="pct"/>
          </w:tcPr>
          <w:p w14:paraId="78A1E2C3" w14:textId="02ADF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R4-2209133</w:t>
            </w:r>
          </w:p>
        </w:tc>
        <w:tc>
          <w:tcPr>
            <w:tcW w:w="811" w:type="pct"/>
          </w:tcPr>
          <w:p w14:paraId="75855057" w14:textId="6745AB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SRS antenna port switching requirements 38.133</w:t>
            </w:r>
          </w:p>
        </w:tc>
        <w:tc>
          <w:tcPr>
            <w:tcW w:w="515" w:type="pct"/>
          </w:tcPr>
          <w:p w14:paraId="16682367" w14:textId="76BDFC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422DB65" w14:textId="719B71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8477547" w14:textId="736977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2355</w:t>
            </w:r>
          </w:p>
        </w:tc>
        <w:tc>
          <w:tcPr>
            <w:tcW w:w="294" w:type="pct"/>
          </w:tcPr>
          <w:p w14:paraId="286AF87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CBA921" w14:textId="300CD7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242908" w14:textId="77A5DD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471424" w14:textId="312535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61DC62B2" w14:textId="7B785B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7AD5C2E5" w14:textId="77777777" w:rsidTr="003F23A7">
        <w:tc>
          <w:tcPr>
            <w:tcW w:w="586" w:type="pct"/>
          </w:tcPr>
          <w:p w14:paraId="01D67825" w14:textId="75A2BB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R4-2209134</w:t>
            </w:r>
          </w:p>
        </w:tc>
        <w:tc>
          <w:tcPr>
            <w:tcW w:w="811" w:type="pct"/>
          </w:tcPr>
          <w:p w14:paraId="1BCBD87E" w14:textId="7EFA8F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L1-RSRP measurement requirements for R17 inter-cell beam managements</w:t>
            </w:r>
          </w:p>
        </w:tc>
        <w:tc>
          <w:tcPr>
            <w:tcW w:w="515" w:type="pct"/>
          </w:tcPr>
          <w:p w14:paraId="763D2454" w14:textId="6D512B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2A79118" w14:textId="5DFF5B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7612D3" w14:textId="285390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2356</w:t>
            </w:r>
          </w:p>
        </w:tc>
        <w:tc>
          <w:tcPr>
            <w:tcW w:w="294" w:type="pct"/>
          </w:tcPr>
          <w:p w14:paraId="79BCD89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CE95BD" w14:textId="28D0F0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534EFF" w14:textId="72B528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30A7696" w14:textId="2ADCA4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63742C56" w14:textId="6DAA55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7B999D0" w14:textId="77777777" w:rsidTr="003F23A7">
        <w:tc>
          <w:tcPr>
            <w:tcW w:w="586" w:type="pct"/>
          </w:tcPr>
          <w:p w14:paraId="3C759297" w14:textId="364E91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R4-2211160</w:t>
            </w:r>
          </w:p>
        </w:tc>
        <w:tc>
          <w:tcPr>
            <w:tcW w:w="811" w:type="pct"/>
          </w:tcPr>
          <w:p w14:paraId="05857AF5" w14:textId="7F3E81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L1-RSRP measurement requirements for R17 inter-cell beam managements</w:t>
            </w:r>
          </w:p>
        </w:tc>
        <w:tc>
          <w:tcPr>
            <w:tcW w:w="515" w:type="pct"/>
          </w:tcPr>
          <w:p w14:paraId="6CCAC325" w14:textId="1C07AB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9AD60D9" w14:textId="6D4000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6928CB" w14:textId="4B62C5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2356</w:t>
            </w:r>
          </w:p>
        </w:tc>
        <w:tc>
          <w:tcPr>
            <w:tcW w:w="294" w:type="pct"/>
          </w:tcPr>
          <w:p w14:paraId="1C4EC3EC" w14:textId="2743291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4BEF5DA" w14:textId="568B4A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EA59C0" w14:textId="38BB4A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582055F" w14:textId="043055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2814F9A3" w14:textId="4D4F4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AD7C697" w14:textId="77777777" w:rsidTr="003F23A7">
        <w:tc>
          <w:tcPr>
            <w:tcW w:w="586" w:type="pct"/>
          </w:tcPr>
          <w:p w14:paraId="798F71AC" w14:textId="72EA8B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R4-2209135</w:t>
            </w:r>
          </w:p>
        </w:tc>
        <w:tc>
          <w:tcPr>
            <w:tcW w:w="811" w:type="pct"/>
          </w:tcPr>
          <w:p w14:paraId="0F08DEEE" w14:textId="2AEF4A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R17 TRP specific BFR requirements</w:t>
            </w:r>
          </w:p>
        </w:tc>
        <w:tc>
          <w:tcPr>
            <w:tcW w:w="515" w:type="pct"/>
          </w:tcPr>
          <w:p w14:paraId="625D0549" w14:textId="391024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5A09D89" w14:textId="3B445E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DC84658" w14:textId="48EACC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2357</w:t>
            </w:r>
          </w:p>
        </w:tc>
        <w:tc>
          <w:tcPr>
            <w:tcW w:w="294" w:type="pct"/>
          </w:tcPr>
          <w:p w14:paraId="273F72F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293A47" w14:textId="72B78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0AD8E81" w14:textId="04BBC3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40ED76" w14:textId="323EC7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4EE2B8C9" w14:textId="2D7CCF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B73BBDF" w14:textId="77777777" w:rsidTr="003F23A7">
        <w:tc>
          <w:tcPr>
            <w:tcW w:w="586" w:type="pct"/>
          </w:tcPr>
          <w:p w14:paraId="49DDA49C" w14:textId="41FB2A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R4-2211115</w:t>
            </w:r>
          </w:p>
        </w:tc>
        <w:tc>
          <w:tcPr>
            <w:tcW w:w="811" w:type="pct"/>
          </w:tcPr>
          <w:p w14:paraId="5700CF56" w14:textId="5B9F73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DraftCR on maintaining R17 TRP specific BFR requirements</w:t>
            </w:r>
          </w:p>
        </w:tc>
        <w:tc>
          <w:tcPr>
            <w:tcW w:w="515" w:type="pct"/>
          </w:tcPr>
          <w:p w14:paraId="551EE7D7" w14:textId="0F2954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DB0F587" w14:textId="3F9B05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8C80E64" w14:textId="393EDF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2357</w:t>
            </w:r>
          </w:p>
        </w:tc>
        <w:tc>
          <w:tcPr>
            <w:tcW w:w="294" w:type="pct"/>
          </w:tcPr>
          <w:p w14:paraId="1DDCDDB5" w14:textId="3C08E85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D323841" w14:textId="3CC5E5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A4E4BD" w14:textId="0F039E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E7F94F" w14:textId="18EDE7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08540C97" w14:textId="79D2D7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A684141" w14:textId="77777777" w:rsidTr="003F23A7">
        <w:tc>
          <w:tcPr>
            <w:tcW w:w="586" w:type="pct"/>
          </w:tcPr>
          <w:p w14:paraId="1B8CE3DB" w14:textId="7C9C26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R4-2209204</w:t>
            </w:r>
          </w:p>
        </w:tc>
        <w:tc>
          <w:tcPr>
            <w:tcW w:w="811" w:type="pct"/>
          </w:tcPr>
          <w:p w14:paraId="070DF991" w14:textId="0D72F0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pre-MG related requirements</w:t>
            </w:r>
          </w:p>
        </w:tc>
        <w:tc>
          <w:tcPr>
            <w:tcW w:w="515" w:type="pct"/>
          </w:tcPr>
          <w:p w14:paraId="3E2BDB36" w14:textId="0D7CC8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3856E8D" w14:textId="072D5B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0EED916" w14:textId="7215F5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2358</w:t>
            </w:r>
          </w:p>
        </w:tc>
        <w:tc>
          <w:tcPr>
            <w:tcW w:w="294" w:type="pct"/>
          </w:tcPr>
          <w:p w14:paraId="060AEDD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C54456C" w14:textId="4F700C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7F83006" w14:textId="188FCA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75756AF" w14:textId="5F4DEF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CA53ED5" w14:textId="4BEB13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3091CBA" w14:textId="77777777" w:rsidTr="003F23A7">
        <w:tc>
          <w:tcPr>
            <w:tcW w:w="586" w:type="pct"/>
          </w:tcPr>
          <w:p w14:paraId="1378A0F0" w14:textId="2F9FC6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R4-2211024</w:t>
            </w:r>
          </w:p>
        </w:tc>
        <w:tc>
          <w:tcPr>
            <w:tcW w:w="811" w:type="pct"/>
          </w:tcPr>
          <w:p w14:paraId="15C2DA40" w14:textId="1F9913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pre-MG related requirements</w:t>
            </w:r>
          </w:p>
        </w:tc>
        <w:tc>
          <w:tcPr>
            <w:tcW w:w="515" w:type="pct"/>
          </w:tcPr>
          <w:p w14:paraId="6F3B9287" w14:textId="4E9604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B71379B" w14:textId="6C259B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16F2B2C" w14:textId="79D3C2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2358</w:t>
            </w:r>
          </w:p>
        </w:tc>
        <w:tc>
          <w:tcPr>
            <w:tcW w:w="294" w:type="pct"/>
          </w:tcPr>
          <w:p w14:paraId="40D8061C" w14:textId="4BD98EA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A6F32D2" w14:textId="744180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FD632D" w14:textId="0FDDD4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D29ABA" w14:textId="4C1F8A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1786A232" w14:textId="7114C1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41A32DB" w14:textId="77777777" w:rsidTr="003F23A7">
        <w:tc>
          <w:tcPr>
            <w:tcW w:w="586" w:type="pct"/>
          </w:tcPr>
          <w:p w14:paraId="47FB2501" w14:textId="6C1DBF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R4-2209206</w:t>
            </w:r>
          </w:p>
        </w:tc>
        <w:tc>
          <w:tcPr>
            <w:tcW w:w="811" w:type="pct"/>
          </w:tcPr>
          <w:p w14:paraId="08C76A3D" w14:textId="4C4C01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collision handling for concurrent MGs</w:t>
            </w:r>
          </w:p>
        </w:tc>
        <w:tc>
          <w:tcPr>
            <w:tcW w:w="515" w:type="pct"/>
          </w:tcPr>
          <w:p w14:paraId="65435596" w14:textId="1ADD09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3375ADE" w14:textId="2CCFC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DA5EEC2" w14:textId="3ABD2A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2359</w:t>
            </w:r>
          </w:p>
        </w:tc>
        <w:tc>
          <w:tcPr>
            <w:tcW w:w="294" w:type="pct"/>
          </w:tcPr>
          <w:p w14:paraId="41C568D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53A3D9" w14:textId="0613AE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C187F6" w14:textId="3C2829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89B0D3" w14:textId="6BD1DB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08515AEF" w14:textId="6CCD92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14594F4" w14:textId="77777777" w:rsidTr="003F23A7">
        <w:tc>
          <w:tcPr>
            <w:tcW w:w="586" w:type="pct"/>
          </w:tcPr>
          <w:p w14:paraId="7ED26813" w14:textId="257036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R4-2211022</w:t>
            </w:r>
          </w:p>
        </w:tc>
        <w:tc>
          <w:tcPr>
            <w:tcW w:w="811" w:type="pct"/>
          </w:tcPr>
          <w:p w14:paraId="68EF8A79" w14:textId="5CEA68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collision handling for concurrent MGs</w:t>
            </w:r>
          </w:p>
        </w:tc>
        <w:tc>
          <w:tcPr>
            <w:tcW w:w="515" w:type="pct"/>
          </w:tcPr>
          <w:p w14:paraId="48A0419D" w14:textId="27B386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701EEF7" w14:textId="2D411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03945C9" w14:textId="345899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2359</w:t>
            </w:r>
          </w:p>
        </w:tc>
        <w:tc>
          <w:tcPr>
            <w:tcW w:w="294" w:type="pct"/>
          </w:tcPr>
          <w:p w14:paraId="2036F182" w14:textId="46178AC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6DBD89F" w14:textId="103392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B124824" w14:textId="2598E6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667B00" w14:textId="75C3B9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71897475" w14:textId="70C152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21DF79" w14:textId="77777777" w:rsidTr="003F23A7">
        <w:tc>
          <w:tcPr>
            <w:tcW w:w="586" w:type="pct"/>
          </w:tcPr>
          <w:p w14:paraId="2D50CD18" w14:textId="5C86E0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R4-2209208</w:t>
            </w:r>
          </w:p>
        </w:tc>
        <w:tc>
          <w:tcPr>
            <w:tcW w:w="811" w:type="pct"/>
          </w:tcPr>
          <w:p w14:paraId="0FD8EA96" w14:textId="3D51FE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NCSG requirements</w:t>
            </w:r>
          </w:p>
        </w:tc>
        <w:tc>
          <w:tcPr>
            <w:tcW w:w="515" w:type="pct"/>
          </w:tcPr>
          <w:p w14:paraId="0FAC404E" w14:textId="0DA409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E2BB292" w14:textId="691772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D6E7AC2" w14:textId="439651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2360</w:t>
            </w:r>
          </w:p>
        </w:tc>
        <w:tc>
          <w:tcPr>
            <w:tcW w:w="294" w:type="pct"/>
          </w:tcPr>
          <w:p w14:paraId="226837A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32BA69C" w14:textId="78BAC3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CA37735" w14:textId="2FDCAA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620D922" w14:textId="3F98C2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6536E5FC" w14:textId="626DFF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931EF43" w14:textId="77777777" w:rsidTr="003F23A7">
        <w:tc>
          <w:tcPr>
            <w:tcW w:w="586" w:type="pct"/>
          </w:tcPr>
          <w:p w14:paraId="3DD5205F" w14:textId="6BB4D3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R4-2211029</w:t>
            </w:r>
          </w:p>
        </w:tc>
        <w:tc>
          <w:tcPr>
            <w:tcW w:w="811" w:type="pct"/>
          </w:tcPr>
          <w:p w14:paraId="3447BFDC" w14:textId="132B60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maintenance of NCSG requirements</w:t>
            </w:r>
          </w:p>
        </w:tc>
        <w:tc>
          <w:tcPr>
            <w:tcW w:w="515" w:type="pct"/>
          </w:tcPr>
          <w:p w14:paraId="3F981FEE" w14:textId="0212EE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A0DD277" w14:textId="2B50FC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F4FF361" w14:textId="5CF84E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2360</w:t>
            </w:r>
          </w:p>
        </w:tc>
        <w:tc>
          <w:tcPr>
            <w:tcW w:w="294" w:type="pct"/>
          </w:tcPr>
          <w:p w14:paraId="0938830B" w14:textId="3CF14D2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807F651" w14:textId="102996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81598B" w14:textId="267601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54F45A" w14:textId="1819B7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32EE5C8" w14:textId="2DAA5A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3532938" w14:textId="77777777" w:rsidTr="003F23A7">
        <w:tc>
          <w:tcPr>
            <w:tcW w:w="586" w:type="pct"/>
          </w:tcPr>
          <w:p w14:paraId="3EBCE47F" w14:textId="7860F3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R4-2209220</w:t>
            </w:r>
          </w:p>
        </w:tc>
        <w:tc>
          <w:tcPr>
            <w:tcW w:w="811" w:type="pct"/>
          </w:tcPr>
          <w:p w14:paraId="6F96BB25" w14:textId="3A65A6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period requirements with multiple Rx TEGs</w:t>
            </w:r>
          </w:p>
        </w:tc>
        <w:tc>
          <w:tcPr>
            <w:tcW w:w="515" w:type="pct"/>
          </w:tcPr>
          <w:p w14:paraId="04966093" w14:textId="68A7F9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8038AB2" w14:textId="0F1CC2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AEC9758" w14:textId="5D5133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2361</w:t>
            </w:r>
          </w:p>
        </w:tc>
        <w:tc>
          <w:tcPr>
            <w:tcW w:w="294" w:type="pct"/>
          </w:tcPr>
          <w:p w14:paraId="4176EC2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4E5E33" w14:textId="0F374D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808FAF" w14:textId="5799C5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151F85" w14:textId="41329C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5B66D701" w14:textId="4DA3D9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2E96E38" w14:textId="77777777" w:rsidTr="003F23A7">
        <w:tc>
          <w:tcPr>
            <w:tcW w:w="586" w:type="pct"/>
          </w:tcPr>
          <w:p w14:paraId="36F90E67" w14:textId="303638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R4-2211062</w:t>
            </w:r>
          </w:p>
        </w:tc>
        <w:tc>
          <w:tcPr>
            <w:tcW w:w="811" w:type="pct"/>
          </w:tcPr>
          <w:p w14:paraId="0BAA681A" w14:textId="2B2938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measurement period requirements with multiple Rx TEGs</w:t>
            </w:r>
          </w:p>
        </w:tc>
        <w:tc>
          <w:tcPr>
            <w:tcW w:w="515" w:type="pct"/>
          </w:tcPr>
          <w:p w14:paraId="23686964" w14:textId="677C0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79FE0CA" w14:textId="1CA0C4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B7F9FD1" w14:textId="5EA64C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2361</w:t>
            </w:r>
          </w:p>
        </w:tc>
        <w:tc>
          <w:tcPr>
            <w:tcW w:w="294" w:type="pct"/>
          </w:tcPr>
          <w:p w14:paraId="7A22E745" w14:textId="2CC676E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80F33CF" w14:textId="54CC5A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A435BD9" w14:textId="3EA97D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52770E5" w14:textId="074619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4522CB98" w14:textId="275AA4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78B436C" w14:textId="77777777" w:rsidTr="003F23A7">
        <w:tc>
          <w:tcPr>
            <w:tcW w:w="586" w:type="pct"/>
          </w:tcPr>
          <w:p w14:paraId="41BDE721" w14:textId="74A656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R4-2209222</w:t>
            </w:r>
          </w:p>
        </w:tc>
        <w:tc>
          <w:tcPr>
            <w:tcW w:w="811" w:type="pct"/>
          </w:tcPr>
          <w:p w14:paraId="2D58B7A7" w14:textId="2C5EFA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with reduced latency</w:t>
            </w:r>
          </w:p>
        </w:tc>
        <w:tc>
          <w:tcPr>
            <w:tcW w:w="515" w:type="pct"/>
          </w:tcPr>
          <w:p w14:paraId="3F8A5344" w14:textId="52BC22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8A92A20" w14:textId="167D4A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CC1DFF9" w14:textId="5FAF52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2362</w:t>
            </w:r>
          </w:p>
        </w:tc>
        <w:tc>
          <w:tcPr>
            <w:tcW w:w="294" w:type="pct"/>
          </w:tcPr>
          <w:p w14:paraId="44BA1ED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3DC73E" w14:textId="640505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1164A5" w14:textId="2FA95E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4F06F4" w14:textId="0F9A19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14CA7F88" w14:textId="25CA8F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0BA0DCF" w14:textId="77777777" w:rsidTr="003F23A7">
        <w:tc>
          <w:tcPr>
            <w:tcW w:w="586" w:type="pct"/>
          </w:tcPr>
          <w:p w14:paraId="5AD6A4E8" w14:textId="0CB0AC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R4-2211054</w:t>
            </w:r>
          </w:p>
        </w:tc>
        <w:tc>
          <w:tcPr>
            <w:tcW w:w="811" w:type="pct"/>
          </w:tcPr>
          <w:p w14:paraId="77813FD4" w14:textId="70D086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with reduced latency</w:t>
            </w:r>
          </w:p>
        </w:tc>
        <w:tc>
          <w:tcPr>
            <w:tcW w:w="515" w:type="pct"/>
          </w:tcPr>
          <w:p w14:paraId="347AA945" w14:textId="0ABB67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60BC7C47" w14:textId="526EEA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F8A32F" w14:textId="043071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2362</w:t>
            </w:r>
          </w:p>
        </w:tc>
        <w:tc>
          <w:tcPr>
            <w:tcW w:w="294" w:type="pct"/>
          </w:tcPr>
          <w:p w14:paraId="1299116D" w14:textId="518CE1E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53E43CA" w14:textId="24C36B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0BB50E9" w14:textId="77EFCA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D1BBAC8" w14:textId="453415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2BD97714" w14:textId="7A39F6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F579D04" w14:textId="77777777" w:rsidTr="003F23A7">
        <w:tc>
          <w:tcPr>
            <w:tcW w:w="586" w:type="pct"/>
          </w:tcPr>
          <w:p w14:paraId="5C96419C" w14:textId="7F2F5D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R4-2209223</w:t>
            </w:r>
          </w:p>
        </w:tc>
        <w:tc>
          <w:tcPr>
            <w:tcW w:w="811" w:type="pct"/>
          </w:tcPr>
          <w:p w14:paraId="0B5FD7BD" w14:textId="571CF0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RSTD measurement period requirements without gaps</w:t>
            </w:r>
          </w:p>
        </w:tc>
        <w:tc>
          <w:tcPr>
            <w:tcW w:w="515" w:type="pct"/>
          </w:tcPr>
          <w:p w14:paraId="76E42DDF" w14:textId="0C3CAD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AC0B767" w14:textId="0EEBBD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E48B9C4" w14:textId="04C5EB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2363</w:t>
            </w:r>
          </w:p>
        </w:tc>
        <w:tc>
          <w:tcPr>
            <w:tcW w:w="294" w:type="pct"/>
          </w:tcPr>
          <w:p w14:paraId="070B7BC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977600" w14:textId="37E57A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96C480" w14:textId="7990F3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9FD4EEB" w14:textId="48CCCE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05C98749" w14:textId="74103D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24F9D10" w14:textId="77777777" w:rsidTr="003F23A7">
        <w:tc>
          <w:tcPr>
            <w:tcW w:w="586" w:type="pct"/>
          </w:tcPr>
          <w:p w14:paraId="4ABAF5F5" w14:textId="434930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R4-2211055</w:t>
            </w:r>
          </w:p>
        </w:tc>
        <w:tc>
          <w:tcPr>
            <w:tcW w:w="811" w:type="pct"/>
          </w:tcPr>
          <w:p w14:paraId="017A96CB" w14:textId="69CBEA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RSTD measurement period requirements without gaps</w:t>
            </w:r>
          </w:p>
        </w:tc>
        <w:tc>
          <w:tcPr>
            <w:tcW w:w="515" w:type="pct"/>
          </w:tcPr>
          <w:p w14:paraId="56F7949B" w14:textId="4EF021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30CD440" w14:textId="6D4775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E378DAA" w14:textId="69628A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2363</w:t>
            </w:r>
          </w:p>
        </w:tc>
        <w:tc>
          <w:tcPr>
            <w:tcW w:w="294" w:type="pct"/>
          </w:tcPr>
          <w:p w14:paraId="44429AAF" w14:textId="045BD65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A3502F1" w14:textId="523B64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BEA972" w14:textId="4B8AB3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37768B6" w14:textId="23132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36F8CFFB" w14:textId="315CF2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E6FEC95" w14:textId="77777777" w:rsidTr="003F23A7">
        <w:tc>
          <w:tcPr>
            <w:tcW w:w="586" w:type="pct"/>
          </w:tcPr>
          <w:p w14:paraId="1C45C12A" w14:textId="66D3D7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R4-2209225</w:t>
            </w:r>
          </w:p>
        </w:tc>
        <w:tc>
          <w:tcPr>
            <w:tcW w:w="811" w:type="pct"/>
          </w:tcPr>
          <w:p w14:paraId="3B10337D" w14:textId="67F7E0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general requirements for PRS measurements in RRC Inactive</w:t>
            </w:r>
          </w:p>
        </w:tc>
        <w:tc>
          <w:tcPr>
            <w:tcW w:w="515" w:type="pct"/>
          </w:tcPr>
          <w:p w14:paraId="779403F8" w14:textId="2B7E59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04693ED4" w14:textId="29488A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9BF6B3" w14:textId="5F079F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2364</w:t>
            </w:r>
          </w:p>
        </w:tc>
        <w:tc>
          <w:tcPr>
            <w:tcW w:w="294" w:type="pct"/>
          </w:tcPr>
          <w:p w14:paraId="7E5406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995F2C" w14:textId="42769B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EE50F0D" w14:textId="5B477B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47F2723" w14:textId="6046B4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3D0D3325" w14:textId="1396A5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E000A2E" w14:textId="77777777" w:rsidTr="003F23A7">
        <w:tc>
          <w:tcPr>
            <w:tcW w:w="586" w:type="pct"/>
          </w:tcPr>
          <w:p w14:paraId="70F7C1F0" w14:textId="72936B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R4-2209226</w:t>
            </w:r>
          </w:p>
        </w:tc>
        <w:tc>
          <w:tcPr>
            <w:tcW w:w="811" w:type="pct"/>
          </w:tcPr>
          <w:p w14:paraId="6BD804BA" w14:textId="1C7E4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inter-frequency RRM requirements due to PRS measurement in INACTIVE</w:t>
            </w:r>
          </w:p>
        </w:tc>
        <w:tc>
          <w:tcPr>
            <w:tcW w:w="515" w:type="pct"/>
          </w:tcPr>
          <w:p w14:paraId="593A4D2D" w14:textId="32885D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CAFB00F" w14:textId="3474E2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B01FAD3" w14:textId="032178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2365</w:t>
            </w:r>
          </w:p>
        </w:tc>
        <w:tc>
          <w:tcPr>
            <w:tcW w:w="294" w:type="pct"/>
          </w:tcPr>
          <w:p w14:paraId="4600668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69A528" w14:textId="360F1A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F1A2C9" w14:textId="7C85CA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BFEB5C8" w14:textId="33B1CA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590C5C5" w14:textId="46A019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56A29A" w14:textId="77777777" w:rsidTr="003F23A7">
        <w:tc>
          <w:tcPr>
            <w:tcW w:w="586" w:type="pct"/>
          </w:tcPr>
          <w:p w14:paraId="4302C20E" w14:textId="65A8B8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R4-2209228</w:t>
            </w:r>
          </w:p>
        </w:tc>
        <w:tc>
          <w:tcPr>
            <w:tcW w:w="811" w:type="pct"/>
          </w:tcPr>
          <w:p w14:paraId="5BDB7098" w14:textId="14BAD6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introduce per-FR MG for PRS measurement</w:t>
            </w:r>
          </w:p>
        </w:tc>
        <w:tc>
          <w:tcPr>
            <w:tcW w:w="515" w:type="pct"/>
          </w:tcPr>
          <w:p w14:paraId="0C7B6B70" w14:textId="5EB36C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5D55098" w14:textId="246941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81DE2B" w14:textId="74F5A9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2366</w:t>
            </w:r>
          </w:p>
        </w:tc>
        <w:tc>
          <w:tcPr>
            <w:tcW w:w="294" w:type="pct"/>
          </w:tcPr>
          <w:p w14:paraId="7834D05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D2986B4" w14:textId="0F7535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D216CD9" w14:textId="1E85BB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659A948" w14:textId="0B778B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18C010F1" w14:textId="0428B6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30EAC82" w14:textId="77777777" w:rsidTr="003F23A7">
        <w:tc>
          <w:tcPr>
            <w:tcW w:w="586" w:type="pct"/>
          </w:tcPr>
          <w:p w14:paraId="2D29E52D" w14:textId="54FCC4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R4-2209229</w:t>
            </w:r>
          </w:p>
        </w:tc>
        <w:tc>
          <w:tcPr>
            <w:tcW w:w="811" w:type="pct"/>
          </w:tcPr>
          <w:p w14:paraId="3B49B123" w14:textId="000D40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PRS-RSRPP measurement</w:t>
            </w:r>
          </w:p>
        </w:tc>
        <w:tc>
          <w:tcPr>
            <w:tcW w:w="515" w:type="pct"/>
          </w:tcPr>
          <w:p w14:paraId="151D51A0" w14:textId="176E2C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0D12CA9" w14:textId="78AD47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AB1874" w14:textId="2A8C63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2367</w:t>
            </w:r>
          </w:p>
        </w:tc>
        <w:tc>
          <w:tcPr>
            <w:tcW w:w="294" w:type="pct"/>
          </w:tcPr>
          <w:p w14:paraId="25D5D17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6D0917A" w14:textId="66D638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A69BC5A" w14:textId="434FF3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56BAA07" w14:textId="6D40AD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2E66A683" w14:textId="653A3F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EEC7942" w14:textId="77777777" w:rsidTr="003F23A7">
        <w:tc>
          <w:tcPr>
            <w:tcW w:w="586" w:type="pct"/>
          </w:tcPr>
          <w:p w14:paraId="2237A0F9" w14:textId="30F4CB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R4-2211057</w:t>
            </w:r>
          </w:p>
        </w:tc>
        <w:tc>
          <w:tcPr>
            <w:tcW w:w="811" w:type="pct"/>
          </w:tcPr>
          <w:p w14:paraId="4B272A60" w14:textId="3A2BA3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scheduling restriction for PRS-RSRPP measurement</w:t>
            </w:r>
          </w:p>
        </w:tc>
        <w:tc>
          <w:tcPr>
            <w:tcW w:w="515" w:type="pct"/>
          </w:tcPr>
          <w:p w14:paraId="38918E60" w14:textId="371FE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30FC920" w14:textId="5EB1C4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FA398B5" w14:textId="64C053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2367</w:t>
            </w:r>
          </w:p>
        </w:tc>
        <w:tc>
          <w:tcPr>
            <w:tcW w:w="294" w:type="pct"/>
          </w:tcPr>
          <w:p w14:paraId="5226278D" w14:textId="414AB5C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CC83739" w14:textId="6A2D81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7FB47DE" w14:textId="6EC6E6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E00F867" w14:textId="5F7EFF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56463858" w14:textId="261EB8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906C432" w14:textId="77777777" w:rsidTr="003F23A7">
        <w:tc>
          <w:tcPr>
            <w:tcW w:w="586" w:type="pct"/>
          </w:tcPr>
          <w:p w14:paraId="48FFFC13" w14:textId="13A1A7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R4-2209236</w:t>
            </w:r>
          </w:p>
        </w:tc>
        <w:tc>
          <w:tcPr>
            <w:tcW w:w="811" w:type="pct"/>
          </w:tcPr>
          <w:p w14:paraId="1F7643EA" w14:textId="3BB503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UE Rx-Tx measurement for PDC</w:t>
            </w:r>
          </w:p>
        </w:tc>
        <w:tc>
          <w:tcPr>
            <w:tcW w:w="515" w:type="pct"/>
          </w:tcPr>
          <w:p w14:paraId="171827C6" w14:textId="2A5F7F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4BAA083" w14:textId="2CB99B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6AC834D" w14:textId="6785C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2368</w:t>
            </w:r>
          </w:p>
        </w:tc>
        <w:tc>
          <w:tcPr>
            <w:tcW w:w="294" w:type="pct"/>
          </w:tcPr>
          <w:p w14:paraId="3336064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9B9B73" w14:textId="1368CA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EA75374" w14:textId="361B7D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43990AF" w14:textId="57BBEC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NR_IIOT_URLLC_enh-Core</w:t>
            </w:r>
          </w:p>
        </w:tc>
        <w:tc>
          <w:tcPr>
            <w:tcW w:w="512" w:type="pct"/>
          </w:tcPr>
          <w:p w14:paraId="5F707A0A" w14:textId="5F787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3C7CB2C3" w14:textId="77777777" w:rsidTr="003F23A7">
        <w:tc>
          <w:tcPr>
            <w:tcW w:w="586" w:type="pct"/>
          </w:tcPr>
          <w:p w14:paraId="000C61BC" w14:textId="16E2AB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R4-2209240</w:t>
            </w:r>
          </w:p>
        </w:tc>
        <w:tc>
          <w:tcPr>
            <w:tcW w:w="811" w:type="pct"/>
          </w:tcPr>
          <w:p w14:paraId="760E241D" w14:textId="10CC8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requirements</w:t>
            </w:r>
          </w:p>
        </w:tc>
        <w:tc>
          <w:tcPr>
            <w:tcW w:w="515" w:type="pct"/>
          </w:tcPr>
          <w:p w14:paraId="178C5CEF" w14:textId="129C5D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ED5E967" w14:textId="13AB8B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F68178A" w14:textId="37157E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2369</w:t>
            </w:r>
          </w:p>
        </w:tc>
        <w:tc>
          <w:tcPr>
            <w:tcW w:w="294" w:type="pct"/>
          </w:tcPr>
          <w:p w14:paraId="075C048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0270243" w14:textId="4E9F41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38EC644" w14:textId="4EB331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758F758" w14:textId="4B6F49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6B15C03C" w14:textId="076A31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0F7CAFD" w14:textId="77777777" w:rsidTr="003F23A7">
        <w:tc>
          <w:tcPr>
            <w:tcW w:w="586" w:type="pct"/>
          </w:tcPr>
          <w:p w14:paraId="14FE4B5E" w14:textId="0D331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R4-2211147</w:t>
            </w:r>
          </w:p>
        </w:tc>
        <w:tc>
          <w:tcPr>
            <w:tcW w:w="811" w:type="pct"/>
          </w:tcPr>
          <w:p w14:paraId="7A9E21B9" w14:textId="7B78E8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SDT RRM requirements</w:t>
            </w:r>
          </w:p>
        </w:tc>
        <w:tc>
          <w:tcPr>
            <w:tcW w:w="515" w:type="pct"/>
          </w:tcPr>
          <w:p w14:paraId="1F80A87A" w14:textId="68722F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5CC03F3" w14:textId="7F95E6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EC03A86" w14:textId="34BA4B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2369</w:t>
            </w:r>
          </w:p>
        </w:tc>
        <w:tc>
          <w:tcPr>
            <w:tcW w:w="294" w:type="pct"/>
          </w:tcPr>
          <w:p w14:paraId="4F91F7D4" w14:textId="69F106C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DDD4EFE" w14:textId="5E9F21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2C2AFC" w14:textId="19E606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F79CEAE" w14:textId="288993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1EFAA77B" w14:textId="40E1B5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B0000E0" w14:textId="77777777" w:rsidTr="003F23A7">
        <w:tc>
          <w:tcPr>
            <w:tcW w:w="586" w:type="pct"/>
          </w:tcPr>
          <w:p w14:paraId="7E950451" w14:textId="0A2E5B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R4-2209243</w:t>
            </w:r>
          </w:p>
        </w:tc>
        <w:tc>
          <w:tcPr>
            <w:tcW w:w="811" w:type="pct"/>
          </w:tcPr>
          <w:p w14:paraId="35D3978E" w14:textId="2F670A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mapping table for NR TADV [NRTADV]</w:t>
            </w:r>
          </w:p>
        </w:tc>
        <w:tc>
          <w:tcPr>
            <w:tcW w:w="515" w:type="pct"/>
          </w:tcPr>
          <w:p w14:paraId="1169ED71" w14:textId="1F0DFD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7C6CD23" w14:textId="76C99F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B87D54" w14:textId="30073F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2370</w:t>
            </w:r>
          </w:p>
        </w:tc>
        <w:tc>
          <w:tcPr>
            <w:tcW w:w="294" w:type="pct"/>
          </w:tcPr>
          <w:p w14:paraId="10ACA92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E2FCE3" w14:textId="212B27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0C6CA1" w14:textId="0F8BEF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4B01FFF" w14:textId="066174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03C86CBB" w14:textId="63BC05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EA9095B" w14:textId="77777777" w:rsidTr="003F23A7">
        <w:tc>
          <w:tcPr>
            <w:tcW w:w="586" w:type="pct"/>
          </w:tcPr>
          <w:p w14:paraId="5C045DE7" w14:textId="15D8BE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R4-2210984</w:t>
            </w:r>
          </w:p>
        </w:tc>
        <w:tc>
          <w:tcPr>
            <w:tcW w:w="811" w:type="pct"/>
          </w:tcPr>
          <w:p w14:paraId="2E934B2C" w14:textId="3703AC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mapping table for NR TADV [NRTADV]</w:t>
            </w:r>
          </w:p>
        </w:tc>
        <w:tc>
          <w:tcPr>
            <w:tcW w:w="515" w:type="pct"/>
          </w:tcPr>
          <w:p w14:paraId="63B7B22C" w14:textId="2304E9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193B1E00" w14:textId="0E8F0A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FA9B94" w14:textId="20A415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2370</w:t>
            </w:r>
          </w:p>
        </w:tc>
        <w:tc>
          <w:tcPr>
            <w:tcW w:w="294" w:type="pct"/>
          </w:tcPr>
          <w:p w14:paraId="282F2B5F" w14:textId="51C74D9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49FB49A" w14:textId="65F94F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E050A8" w14:textId="287E49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1833FA1" w14:textId="0FC7E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332CF468" w14:textId="0289A2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A2FA069" w14:textId="77777777" w:rsidTr="003F23A7">
        <w:tc>
          <w:tcPr>
            <w:tcW w:w="586" w:type="pct"/>
          </w:tcPr>
          <w:p w14:paraId="3C087482" w14:textId="0029A7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R4-2209399</w:t>
            </w:r>
          </w:p>
        </w:tc>
        <w:tc>
          <w:tcPr>
            <w:tcW w:w="811" w:type="pct"/>
          </w:tcPr>
          <w:p w14:paraId="2B6A79E4" w14:textId="591DCE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update SDT RRM core requirements</w:t>
            </w:r>
          </w:p>
        </w:tc>
        <w:tc>
          <w:tcPr>
            <w:tcW w:w="515" w:type="pct"/>
          </w:tcPr>
          <w:p w14:paraId="2ED2F16D" w14:textId="678422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D84B504" w14:textId="532021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721532A" w14:textId="12C4DA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2371</w:t>
            </w:r>
          </w:p>
        </w:tc>
        <w:tc>
          <w:tcPr>
            <w:tcW w:w="294" w:type="pct"/>
          </w:tcPr>
          <w:p w14:paraId="74803D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6CC4595" w14:textId="25030A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59656A6" w14:textId="00C257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386D8F9" w14:textId="3AB315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273EAAEA" w14:textId="034529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5EAE4ED" w14:textId="77777777" w:rsidTr="003F23A7">
        <w:tc>
          <w:tcPr>
            <w:tcW w:w="586" w:type="pct"/>
          </w:tcPr>
          <w:p w14:paraId="7BEB94B2" w14:textId="1F5D0B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R4-2208152</w:t>
            </w:r>
          </w:p>
        </w:tc>
        <w:tc>
          <w:tcPr>
            <w:tcW w:w="811" w:type="pct"/>
          </w:tcPr>
          <w:p w14:paraId="17B4743E" w14:textId="4F8C18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FR1 HST core requirements</w:t>
            </w:r>
          </w:p>
        </w:tc>
        <w:tc>
          <w:tcPr>
            <w:tcW w:w="515" w:type="pct"/>
          </w:tcPr>
          <w:p w14:paraId="00DC2081" w14:textId="4C8E56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7D7AE43" w14:textId="0B99AD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844F910" w14:textId="219137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2372</w:t>
            </w:r>
          </w:p>
        </w:tc>
        <w:tc>
          <w:tcPr>
            <w:tcW w:w="294" w:type="pct"/>
          </w:tcPr>
          <w:p w14:paraId="1913AD0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2E2796E" w14:textId="5B1D1A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5594328" w14:textId="068619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C723956" w14:textId="61852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NR_HST_FR1_enh-Core</w:t>
            </w:r>
          </w:p>
        </w:tc>
        <w:tc>
          <w:tcPr>
            <w:tcW w:w="512" w:type="pct"/>
          </w:tcPr>
          <w:p w14:paraId="350E6FFC" w14:textId="4BB448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334D53FC" w14:textId="77777777" w:rsidTr="003F23A7">
        <w:tc>
          <w:tcPr>
            <w:tcW w:w="586" w:type="pct"/>
          </w:tcPr>
          <w:p w14:paraId="364288B5" w14:textId="389BA8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R4-2208156</w:t>
            </w:r>
          </w:p>
        </w:tc>
        <w:tc>
          <w:tcPr>
            <w:tcW w:w="811" w:type="pct"/>
          </w:tcPr>
          <w:p w14:paraId="318346EB" w14:textId="4696CC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FR2 HST core requirements</w:t>
            </w:r>
          </w:p>
        </w:tc>
        <w:tc>
          <w:tcPr>
            <w:tcW w:w="515" w:type="pct"/>
          </w:tcPr>
          <w:p w14:paraId="144483EF" w14:textId="221D22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3862425" w14:textId="52C13D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C255B62" w14:textId="5A68D4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2373</w:t>
            </w:r>
          </w:p>
        </w:tc>
        <w:tc>
          <w:tcPr>
            <w:tcW w:w="294" w:type="pct"/>
          </w:tcPr>
          <w:p w14:paraId="702FA46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C3E41A" w14:textId="02ADB9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12B90C" w14:textId="5DB7EC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551E817" w14:textId="73EB35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52416F07" w14:textId="21682D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A5AA671" w14:textId="77777777" w:rsidTr="003F23A7">
        <w:tc>
          <w:tcPr>
            <w:tcW w:w="586" w:type="pct"/>
          </w:tcPr>
          <w:p w14:paraId="5F464A55" w14:textId="72B010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R4-2208159</w:t>
            </w:r>
          </w:p>
        </w:tc>
        <w:tc>
          <w:tcPr>
            <w:tcW w:w="811" w:type="pct"/>
          </w:tcPr>
          <w:p w14:paraId="269E8E4D" w14:textId="6770E5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for UE power saving enhancement</w:t>
            </w:r>
          </w:p>
        </w:tc>
        <w:tc>
          <w:tcPr>
            <w:tcW w:w="515" w:type="pct"/>
          </w:tcPr>
          <w:p w14:paraId="2BC5D745" w14:textId="712ADD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FE04DDA" w14:textId="147F6C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B179197" w14:textId="7769F3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2374</w:t>
            </w:r>
          </w:p>
        </w:tc>
        <w:tc>
          <w:tcPr>
            <w:tcW w:w="294" w:type="pct"/>
          </w:tcPr>
          <w:p w14:paraId="12392F3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D41C67" w14:textId="36B9E9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527EB4" w14:textId="1532E2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D3665B" w14:textId="5C2348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160A75EC" w14:textId="50AEB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8CB4274" w14:textId="77777777" w:rsidTr="003F23A7">
        <w:tc>
          <w:tcPr>
            <w:tcW w:w="586" w:type="pct"/>
          </w:tcPr>
          <w:p w14:paraId="345E4C7A" w14:textId="08C14A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R4-2211104</w:t>
            </w:r>
          </w:p>
        </w:tc>
        <w:tc>
          <w:tcPr>
            <w:tcW w:w="811" w:type="pct"/>
          </w:tcPr>
          <w:p w14:paraId="20A8ABBB" w14:textId="7A658B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core requirements for UE power saving enhancement</w:t>
            </w:r>
          </w:p>
        </w:tc>
        <w:tc>
          <w:tcPr>
            <w:tcW w:w="515" w:type="pct"/>
          </w:tcPr>
          <w:p w14:paraId="01D0DC62" w14:textId="24AB0F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4A35EF6" w14:textId="51781A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A7EE886" w14:textId="0797CC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2374</w:t>
            </w:r>
          </w:p>
        </w:tc>
        <w:tc>
          <w:tcPr>
            <w:tcW w:w="294" w:type="pct"/>
          </w:tcPr>
          <w:p w14:paraId="01AB2F68" w14:textId="6598DA1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F464A47" w14:textId="33F2B9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9C40B0" w14:textId="01B809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36A87F1" w14:textId="0C5E19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78EDE085" w14:textId="11081D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F69E547" w14:textId="77777777" w:rsidTr="003F23A7">
        <w:tc>
          <w:tcPr>
            <w:tcW w:w="586" w:type="pct"/>
          </w:tcPr>
          <w:p w14:paraId="04D9BA95" w14:textId="2C8DA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R4-2209448</w:t>
            </w:r>
          </w:p>
        </w:tc>
        <w:tc>
          <w:tcPr>
            <w:tcW w:w="811" w:type="pct"/>
          </w:tcPr>
          <w:p w14:paraId="2FD7860D" w14:textId="5251AF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New gap pattern for MUSIM</w:t>
            </w:r>
          </w:p>
        </w:tc>
        <w:tc>
          <w:tcPr>
            <w:tcW w:w="515" w:type="pct"/>
          </w:tcPr>
          <w:p w14:paraId="7A3E62BB" w14:textId="22D7B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65EA11C" w14:textId="489EC2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578EB5" w14:textId="0D99CD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2375</w:t>
            </w:r>
          </w:p>
        </w:tc>
        <w:tc>
          <w:tcPr>
            <w:tcW w:w="294" w:type="pct"/>
          </w:tcPr>
          <w:p w14:paraId="350A7FE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EDAC6EB" w14:textId="607CB9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A0E1011" w14:textId="2BD274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8B4F30" w14:textId="43C710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LTE_NR_MUSIM-Core</w:t>
            </w:r>
          </w:p>
        </w:tc>
        <w:tc>
          <w:tcPr>
            <w:tcW w:w="512" w:type="pct"/>
          </w:tcPr>
          <w:p w14:paraId="4369DDAC" w14:textId="46D268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A87F597" w14:textId="77777777" w:rsidTr="003F23A7">
        <w:tc>
          <w:tcPr>
            <w:tcW w:w="586" w:type="pct"/>
          </w:tcPr>
          <w:p w14:paraId="11026CC0" w14:textId="7CE595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R4-2210986</w:t>
            </w:r>
          </w:p>
        </w:tc>
        <w:tc>
          <w:tcPr>
            <w:tcW w:w="811" w:type="pct"/>
          </w:tcPr>
          <w:p w14:paraId="2512C1BE" w14:textId="0E92C1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New gap pattern for MUSIM</w:t>
            </w:r>
          </w:p>
        </w:tc>
        <w:tc>
          <w:tcPr>
            <w:tcW w:w="515" w:type="pct"/>
          </w:tcPr>
          <w:p w14:paraId="5B9F4E25" w14:textId="2F1AE4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985BD28" w14:textId="35C39A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AB66798" w14:textId="2C0F43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2375</w:t>
            </w:r>
          </w:p>
        </w:tc>
        <w:tc>
          <w:tcPr>
            <w:tcW w:w="294" w:type="pct"/>
          </w:tcPr>
          <w:p w14:paraId="72B117AB" w14:textId="60A6872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EE5F914" w14:textId="6F9C70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9134C8" w14:textId="5FA191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8A29F32" w14:textId="544527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LTE_NR_MUSIM-Core</w:t>
            </w:r>
          </w:p>
        </w:tc>
        <w:tc>
          <w:tcPr>
            <w:tcW w:w="512" w:type="pct"/>
          </w:tcPr>
          <w:p w14:paraId="61C20007" w14:textId="7BFD23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CE085B0" w14:textId="77777777" w:rsidTr="003F23A7">
        <w:tc>
          <w:tcPr>
            <w:tcW w:w="586" w:type="pct"/>
          </w:tcPr>
          <w:p w14:paraId="53816A8D" w14:textId="5C758C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R4-2209450</w:t>
            </w:r>
          </w:p>
        </w:tc>
        <w:tc>
          <w:tcPr>
            <w:tcW w:w="811" w:type="pct"/>
          </w:tcPr>
          <w:p w14:paraId="26E173C6" w14:textId="24AD22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concurrent gaps(9.1.8.2)</w:t>
            </w:r>
          </w:p>
        </w:tc>
        <w:tc>
          <w:tcPr>
            <w:tcW w:w="515" w:type="pct"/>
          </w:tcPr>
          <w:p w14:paraId="32233086" w14:textId="21066C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B0943FF" w14:textId="0E8E7F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D8253C4" w14:textId="0BB91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2376</w:t>
            </w:r>
          </w:p>
        </w:tc>
        <w:tc>
          <w:tcPr>
            <w:tcW w:w="294" w:type="pct"/>
          </w:tcPr>
          <w:p w14:paraId="0BD4870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34C147E" w14:textId="55EF27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8BB0B87" w14:textId="52CC0A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B6074B" w14:textId="78AE8F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4442AC80" w14:textId="5BC3FB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1DA372CF" w14:textId="77777777" w:rsidTr="003F23A7">
        <w:tc>
          <w:tcPr>
            <w:tcW w:w="586" w:type="pct"/>
          </w:tcPr>
          <w:p w14:paraId="04EAF934" w14:textId="22782A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R4-2209454</w:t>
            </w:r>
          </w:p>
        </w:tc>
        <w:tc>
          <w:tcPr>
            <w:tcW w:w="811" w:type="pct"/>
          </w:tcPr>
          <w:p w14:paraId="4566E79A" w14:textId="77020B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reselection in Idle mode</w:t>
            </w:r>
          </w:p>
        </w:tc>
        <w:tc>
          <w:tcPr>
            <w:tcW w:w="515" w:type="pct"/>
          </w:tcPr>
          <w:p w14:paraId="17CFE321" w14:textId="246F84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D4916D9" w14:textId="6534A6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7FE3C9B" w14:textId="2FD697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2377</w:t>
            </w:r>
          </w:p>
        </w:tc>
        <w:tc>
          <w:tcPr>
            <w:tcW w:w="294" w:type="pct"/>
          </w:tcPr>
          <w:p w14:paraId="0F67BB8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99142B8" w14:textId="5672B3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B9542C" w14:textId="09565B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DF1932" w14:textId="50FD7F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DD6345B" w14:textId="282329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D770F2C" w14:textId="77777777" w:rsidTr="003F23A7">
        <w:tc>
          <w:tcPr>
            <w:tcW w:w="586" w:type="pct"/>
          </w:tcPr>
          <w:p w14:paraId="0F749068" w14:textId="6B8DE5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R4-2209455</w:t>
            </w:r>
          </w:p>
        </w:tc>
        <w:tc>
          <w:tcPr>
            <w:tcW w:w="811" w:type="pct"/>
          </w:tcPr>
          <w:p w14:paraId="05D4A3E7" w14:textId="3DB882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cell selection in Idle mode for NR-U</w:t>
            </w:r>
          </w:p>
        </w:tc>
        <w:tc>
          <w:tcPr>
            <w:tcW w:w="515" w:type="pct"/>
          </w:tcPr>
          <w:p w14:paraId="49A07849" w14:textId="6A73C8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C33582B" w14:textId="76CCEE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8CA46AF" w14:textId="2EE8CB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2378</w:t>
            </w:r>
          </w:p>
        </w:tc>
        <w:tc>
          <w:tcPr>
            <w:tcW w:w="294" w:type="pct"/>
          </w:tcPr>
          <w:p w14:paraId="130671F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94F6BD1" w14:textId="33C569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E8359F" w14:textId="375E32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55E08FA" w14:textId="33D2EE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438B2E2B" w14:textId="3E1596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07B09612" w14:textId="77777777" w:rsidTr="003F23A7">
        <w:tc>
          <w:tcPr>
            <w:tcW w:w="586" w:type="pct"/>
          </w:tcPr>
          <w:p w14:paraId="7FBB9199" w14:textId="1C79E3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R4-2209494</w:t>
            </w:r>
          </w:p>
        </w:tc>
        <w:tc>
          <w:tcPr>
            <w:tcW w:w="811" w:type="pct"/>
          </w:tcPr>
          <w:p w14:paraId="59CDA17D" w14:textId="0B07E0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core requirements for HO with PSCell</w:t>
            </w:r>
          </w:p>
        </w:tc>
        <w:tc>
          <w:tcPr>
            <w:tcW w:w="515" w:type="pct"/>
          </w:tcPr>
          <w:p w14:paraId="40B9273B" w14:textId="484827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1A22CEB7" w14:textId="131DBD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60F282" w14:textId="76EA22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2379</w:t>
            </w:r>
          </w:p>
        </w:tc>
        <w:tc>
          <w:tcPr>
            <w:tcW w:w="294" w:type="pct"/>
          </w:tcPr>
          <w:p w14:paraId="56444FA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AF8445" w14:textId="0F2D96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720810" w14:textId="6303CA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6ABFBBE" w14:textId="238435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3EE58F20" w14:textId="220949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1E08EBD" w14:textId="77777777" w:rsidTr="003F23A7">
        <w:tc>
          <w:tcPr>
            <w:tcW w:w="586" w:type="pct"/>
          </w:tcPr>
          <w:p w14:paraId="36817064" w14:textId="5ED0B9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R4-2211000</w:t>
            </w:r>
          </w:p>
        </w:tc>
        <w:tc>
          <w:tcPr>
            <w:tcW w:w="811" w:type="pct"/>
          </w:tcPr>
          <w:p w14:paraId="1EC17B4E" w14:textId="086C69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core requirements for HO with PSCell</w:t>
            </w:r>
          </w:p>
        </w:tc>
        <w:tc>
          <w:tcPr>
            <w:tcW w:w="515" w:type="pct"/>
          </w:tcPr>
          <w:p w14:paraId="7FA4240B" w14:textId="421A8A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707A97D" w14:textId="0F3BBF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FE050A" w14:textId="02407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2379</w:t>
            </w:r>
          </w:p>
        </w:tc>
        <w:tc>
          <w:tcPr>
            <w:tcW w:w="294" w:type="pct"/>
          </w:tcPr>
          <w:p w14:paraId="3B14284D" w14:textId="7EECEBA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F5AD962" w14:textId="6218B4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523C0D" w14:textId="68CC57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CD68216" w14:textId="02379D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1C4944C9" w14:textId="2A94A6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247146C" w14:textId="77777777" w:rsidTr="003F23A7">
        <w:tc>
          <w:tcPr>
            <w:tcW w:w="586" w:type="pct"/>
          </w:tcPr>
          <w:p w14:paraId="0130F591" w14:textId="6BE747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R4-2209498</w:t>
            </w:r>
          </w:p>
        </w:tc>
        <w:tc>
          <w:tcPr>
            <w:tcW w:w="811" w:type="pct"/>
          </w:tcPr>
          <w:p w14:paraId="4E49725F" w14:textId="22C12C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R17 RLM and BFD relaxation for UE power saving</w:t>
            </w:r>
          </w:p>
        </w:tc>
        <w:tc>
          <w:tcPr>
            <w:tcW w:w="515" w:type="pct"/>
          </w:tcPr>
          <w:p w14:paraId="72B59747" w14:textId="67CFF7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3B797242" w14:textId="305206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D21245F" w14:textId="55E07E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2380</w:t>
            </w:r>
          </w:p>
        </w:tc>
        <w:tc>
          <w:tcPr>
            <w:tcW w:w="294" w:type="pct"/>
          </w:tcPr>
          <w:p w14:paraId="3B7D148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88A1600" w14:textId="20711E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7AE15A" w14:textId="2EA6A3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924345B" w14:textId="49D4F4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6CF947DF" w14:textId="09A1BB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48E367A5" w14:textId="77777777" w:rsidTr="003F23A7">
        <w:tc>
          <w:tcPr>
            <w:tcW w:w="586" w:type="pct"/>
          </w:tcPr>
          <w:p w14:paraId="27DAFA97" w14:textId="570C03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R4-2209501</w:t>
            </w:r>
          </w:p>
        </w:tc>
        <w:tc>
          <w:tcPr>
            <w:tcW w:w="811" w:type="pct"/>
          </w:tcPr>
          <w:p w14:paraId="16CC3F6F" w14:textId="02E688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in R17 feMIMO</w:t>
            </w:r>
          </w:p>
        </w:tc>
        <w:tc>
          <w:tcPr>
            <w:tcW w:w="515" w:type="pct"/>
          </w:tcPr>
          <w:p w14:paraId="34AA513A" w14:textId="611211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04FAF7FD" w14:textId="0D3041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B085730" w14:textId="0F545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2381</w:t>
            </w:r>
          </w:p>
        </w:tc>
        <w:tc>
          <w:tcPr>
            <w:tcW w:w="294" w:type="pct"/>
          </w:tcPr>
          <w:p w14:paraId="7A05A1B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196B5B" w14:textId="31EBDA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384A5C" w14:textId="40376F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989B67D" w14:textId="29BC8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732AB80B" w14:textId="3FBEE2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48F61E5" w14:textId="77777777" w:rsidTr="003F23A7">
        <w:tc>
          <w:tcPr>
            <w:tcW w:w="586" w:type="pct"/>
          </w:tcPr>
          <w:p w14:paraId="2DC1E959" w14:textId="0BAB3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R4-2211144</w:t>
            </w:r>
          </w:p>
        </w:tc>
        <w:tc>
          <w:tcPr>
            <w:tcW w:w="811" w:type="pct"/>
          </w:tcPr>
          <w:p w14:paraId="0321C7D7" w14:textId="41626D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in R17 feMIMO</w:t>
            </w:r>
          </w:p>
        </w:tc>
        <w:tc>
          <w:tcPr>
            <w:tcW w:w="515" w:type="pct"/>
          </w:tcPr>
          <w:p w14:paraId="41FC38AE" w14:textId="77FE9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04174030" w14:textId="7C02CC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0614CF" w14:textId="126BD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2381</w:t>
            </w:r>
          </w:p>
        </w:tc>
        <w:tc>
          <w:tcPr>
            <w:tcW w:w="294" w:type="pct"/>
          </w:tcPr>
          <w:p w14:paraId="0358F27D" w14:textId="4EE7EC0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65B5C1D" w14:textId="325671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E96893" w14:textId="394B4F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5DB768" w14:textId="193E4B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4851C8C1" w14:textId="05D863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F839DD8" w14:textId="77777777" w:rsidTr="003F23A7">
        <w:tc>
          <w:tcPr>
            <w:tcW w:w="586" w:type="pct"/>
          </w:tcPr>
          <w:p w14:paraId="63CDADE3" w14:textId="574B42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R4-2209503</w:t>
            </w:r>
          </w:p>
        </w:tc>
        <w:tc>
          <w:tcPr>
            <w:tcW w:w="811" w:type="pct"/>
          </w:tcPr>
          <w:p w14:paraId="6494CADC" w14:textId="7D4063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L1-RSRP measurement requirements for inter-cell BM in R17</w:t>
            </w:r>
          </w:p>
        </w:tc>
        <w:tc>
          <w:tcPr>
            <w:tcW w:w="515" w:type="pct"/>
          </w:tcPr>
          <w:p w14:paraId="3B373B41" w14:textId="2A335B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50E90494" w14:textId="0F40ED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661850C" w14:textId="48D807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2382</w:t>
            </w:r>
          </w:p>
        </w:tc>
        <w:tc>
          <w:tcPr>
            <w:tcW w:w="294" w:type="pct"/>
          </w:tcPr>
          <w:p w14:paraId="3639EAB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6ED26CB" w14:textId="22AD5A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2F6372D" w14:textId="6F7EDB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AF95BC" w14:textId="70AF0B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2D1025B7" w14:textId="0661F6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3B5B6BFD" w14:textId="77777777" w:rsidTr="003F23A7">
        <w:tc>
          <w:tcPr>
            <w:tcW w:w="586" w:type="pct"/>
          </w:tcPr>
          <w:p w14:paraId="60E1776D" w14:textId="3D4A90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R4-2211114</w:t>
            </w:r>
          </w:p>
        </w:tc>
        <w:tc>
          <w:tcPr>
            <w:tcW w:w="811" w:type="pct"/>
          </w:tcPr>
          <w:p w14:paraId="44AF80EA" w14:textId="709AD0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L1-RSRP measurement requirements for inter-cell BM in R17</w:t>
            </w:r>
          </w:p>
        </w:tc>
        <w:tc>
          <w:tcPr>
            <w:tcW w:w="515" w:type="pct"/>
          </w:tcPr>
          <w:p w14:paraId="1BF17590" w14:textId="7E45FC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1937E603" w14:textId="5DE498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7FCC9F" w14:textId="25B5B6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2382</w:t>
            </w:r>
          </w:p>
        </w:tc>
        <w:tc>
          <w:tcPr>
            <w:tcW w:w="294" w:type="pct"/>
          </w:tcPr>
          <w:p w14:paraId="11D9A6D6" w14:textId="4717AB2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5E2269F" w14:textId="720E01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F09B86" w14:textId="1E6477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C8B1D86" w14:textId="0F42FE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3FF88036" w14:textId="182584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01F8BA4" w14:textId="77777777" w:rsidTr="003F23A7">
        <w:tc>
          <w:tcPr>
            <w:tcW w:w="586" w:type="pct"/>
          </w:tcPr>
          <w:p w14:paraId="5DA49805" w14:textId="353CF5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R4-2209521</w:t>
            </w:r>
          </w:p>
        </w:tc>
        <w:tc>
          <w:tcPr>
            <w:tcW w:w="811" w:type="pct"/>
          </w:tcPr>
          <w:p w14:paraId="0E68D7F4" w14:textId="7E99C7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intra-frequency measurements with gaps for for FR2 NR HST</w:t>
            </w:r>
          </w:p>
        </w:tc>
        <w:tc>
          <w:tcPr>
            <w:tcW w:w="515" w:type="pct"/>
          </w:tcPr>
          <w:p w14:paraId="673160D6" w14:textId="6C7EFA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C5CF098" w14:textId="5E6F69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86E4EA" w14:textId="73368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2383</w:t>
            </w:r>
          </w:p>
        </w:tc>
        <w:tc>
          <w:tcPr>
            <w:tcW w:w="294" w:type="pct"/>
          </w:tcPr>
          <w:p w14:paraId="0608BBD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81B61AE" w14:textId="0D8788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D7F0EA0" w14:textId="23975B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E60F5BA" w14:textId="009133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28BFC61A" w14:textId="5D6E95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16ECFFC" w14:textId="77777777" w:rsidTr="003F23A7">
        <w:tc>
          <w:tcPr>
            <w:tcW w:w="586" w:type="pct"/>
          </w:tcPr>
          <w:p w14:paraId="453B5A95" w14:textId="232DD5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R4-2209524</w:t>
            </w:r>
          </w:p>
        </w:tc>
        <w:tc>
          <w:tcPr>
            <w:tcW w:w="811" w:type="pct"/>
          </w:tcPr>
          <w:p w14:paraId="110EDACD" w14:textId="3063AE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SSB-based L1-SINR measurements for FR2 NR HST</w:t>
            </w:r>
          </w:p>
        </w:tc>
        <w:tc>
          <w:tcPr>
            <w:tcW w:w="515" w:type="pct"/>
          </w:tcPr>
          <w:p w14:paraId="01ECA7B1" w14:textId="7B3762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EE9F422" w14:textId="16BDF3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047BD75" w14:textId="102C79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2384</w:t>
            </w:r>
          </w:p>
        </w:tc>
        <w:tc>
          <w:tcPr>
            <w:tcW w:w="294" w:type="pct"/>
          </w:tcPr>
          <w:p w14:paraId="7B3BFAB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0DDD5A" w14:textId="15425A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9F1993D" w14:textId="2D8EDC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490A74E" w14:textId="5CAAC1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C6F35C5" w14:textId="1DC664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6C07BBE" w14:textId="77777777" w:rsidTr="003F23A7">
        <w:tc>
          <w:tcPr>
            <w:tcW w:w="586" w:type="pct"/>
          </w:tcPr>
          <w:p w14:paraId="1F56B777" w14:textId="4157EE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R4-2211089</w:t>
            </w:r>
          </w:p>
        </w:tc>
        <w:tc>
          <w:tcPr>
            <w:tcW w:w="811" w:type="pct"/>
          </w:tcPr>
          <w:p w14:paraId="5CC92473" w14:textId="65750D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38.133: SSB-based L1-SINR measurements for FR2 NR HST</w:t>
            </w:r>
          </w:p>
        </w:tc>
        <w:tc>
          <w:tcPr>
            <w:tcW w:w="515" w:type="pct"/>
          </w:tcPr>
          <w:p w14:paraId="2B882FE9" w14:textId="569A86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2A2D936" w14:textId="0115A9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739EBE" w14:textId="3718E6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2384</w:t>
            </w:r>
          </w:p>
        </w:tc>
        <w:tc>
          <w:tcPr>
            <w:tcW w:w="294" w:type="pct"/>
          </w:tcPr>
          <w:p w14:paraId="5A9DCCB8" w14:textId="5159DB4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2C385AF" w14:textId="7F3DEB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1EC786B" w14:textId="05756E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7D485CC" w14:textId="051196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2F1DD6A6" w14:textId="0ED450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99FF16D" w14:textId="77777777" w:rsidTr="003F23A7">
        <w:tc>
          <w:tcPr>
            <w:tcW w:w="586" w:type="pct"/>
          </w:tcPr>
          <w:p w14:paraId="6B95E4CA" w14:textId="67FDCD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R4-2209615</w:t>
            </w:r>
          </w:p>
        </w:tc>
        <w:tc>
          <w:tcPr>
            <w:tcW w:w="811" w:type="pct"/>
          </w:tcPr>
          <w:p w14:paraId="707716F6" w14:textId="0EBC89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correction for RTT-based PDC measurement requirements in 38.133</w:t>
            </w:r>
          </w:p>
        </w:tc>
        <w:tc>
          <w:tcPr>
            <w:tcW w:w="515" w:type="pct"/>
          </w:tcPr>
          <w:p w14:paraId="23B8C5B1" w14:textId="71E5AC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0284E78E" w14:textId="130837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B3D44E" w14:textId="3D4A57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2385</w:t>
            </w:r>
          </w:p>
        </w:tc>
        <w:tc>
          <w:tcPr>
            <w:tcW w:w="294" w:type="pct"/>
          </w:tcPr>
          <w:p w14:paraId="70E4842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AE0E5B" w14:textId="681279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569723A" w14:textId="27C3E5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9500B9C" w14:textId="21567B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NR_IIOT_URLLC_enh</w:t>
            </w:r>
          </w:p>
        </w:tc>
        <w:tc>
          <w:tcPr>
            <w:tcW w:w="512" w:type="pct"/>
          </w:tcPr>
          <w:p w14:paraId="3EDA5948" w14:textId="0DD153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7D1DCAB8" w14:textId="77777777" w:rsidTr="003F23A7">
        <w:tc>
          <w:tcPr>
            <w:tcW w:w="586" w:type="pct"/>
          </w:tcPr>
          <w:p w14:paraId="2E4DB09F" w14:textId="7AF6FD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R4-2209685</w:t>
            </w:r>
          </w:p>
        </w:tc>
        <w:tc>
          <w:tcPr>
            <w:tcW w:w="811" w:type="pct"/>
          </w:tcPr>
          <w:p w14:paraId="757D8193" w14:textId="7076CF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applicability of RLM measurement relaxation</w:t>
            </w:r>
          </w:p>
        </w:tc>
        <w:tc>
          <w:tcPr>
            <w:tcW w:w="515" w:type="pct"/>
          </w:tcPr>
          <w:p w14:paraId="6AE0DEFC" w14:textId="19107E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4FD749AE" w14:textId="28CBA6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3273DA" w14:textId="27C311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2386</w:t>
            </w:r>
          </w:p>
        </w:tc>
        <w:tc>
          <w:tcPr>
            <w:tcW w:w="294" w:type="pct"/>
          </w:tcPr>
          <w:p w14:paraId="57932B4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3F09F75" w14:textId="017009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2222B9" w14:textId="422AB3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59AD72B" w14:textId="7B268A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703D5CCB" w14:textId="10A5A8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EB356F4" w14:textId="77777777" w:rsidTr="003F23A7">
        <w:tc>
          <w:tcPr>
            <w:tcW w:w="586" w:type="pct"/>
          </w:tcPr>
          <w:p w14:paraId="6102EECC" w14:textId="711BB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R4-2211103</w:t>
            </w:r>
          </w:p>
        </w:tc>
        <w:tc>
          <w:tcPr>
            <w:tcW w:w="811" w:type="pct"/>
          </w:tcPr>
          <w:p w14:paraId="488FEA91" w14:textId="4F9F2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TS38.133 for applicability of RLM measurement relaxation</w:t>
            </w:r>
          </w:p>
        </w:tc>
        <w:tc>
          <w:tcPr>
            <w:tcW w:w="515" w:type="pct"/>
          </w:tcPr>
          <w:p w14:paraId="54268A13" w14:textId="28532B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MediaTek inc.</w:t>
            </w:r>
          </w:p>
        </w:tc>
        <w:tc>
          <w:tcPr>
            <w:tcW w:w="441" w:type="pct"/>
          </w:tcPr>
          <w:p w14:paraId="658BED17" w14:textId="19C815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1384AA" w14:textId="2BE184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2386</w:t>
            </w:r>
          </w:p>
        </w:tc>
        <w:tc>
          <w:tcPr>
            <w:tcW w:w="294" w:type="pct"/>
          </w:tcPr>
          <w:p w14:paraId="3BD54A85" w14:textId="05B2F57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0098A537" w14:textId="3D80A9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06DABC" w14:textId="0BE546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02617F" w14:textId="75C801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63632C9C" w14:textId="14F11D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996BBDA" w14:textId="77777777" w:rsidTr="003F23A7">
        <w:tc>
          <w:tcPr>
            <w:tcW w:w="586" w:type="pct"/>
          </w:tcPr>
          <w:p w14:paraId="58863DCD" w14:textId="66B177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R4-2209787</w:t>
            </w:r>
          </w:p>
        </w:tc>
        <w:tc>
          <w:tcPr>
            <w:tcW w:w="811" w:type="pct"/>
          </w:tcPr>
          <w:p w14:paraId="30FDD889" w14:textId="414468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RSTD and UE Rx-Tx measurement period requirement in RRC connected state</w:t>
            </w:r>
          </w:p>
        </w:tc>
        <w:tc>
          <w:tcPr>
            <w:tcW w:w="515" w:type="pct"/>
          </w:tcPr>
          <w:p w14:paraId="1568CB4D" w14:textId="7877BD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 Inc.</w:t>
            </w:r>
          </w:p>
        </w:tc>
        <w:tc>
          <w:tcPr>
            <w:tcW w:w="441" w:type="pct"/>
          </w:tcPr>
          <w:p w14:paraId="704C000B" w14:textId="24B941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EAA933E" w14:textId="720B33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2387</w:t>
            </w:r>
          </w:p>
        </w:tc>
        <w:tc>
          <w:tcPr>
            <w:tcW w:w="294" w:type="pct"/>
          </w:tcPr>
          <w:p w14:paraId="60DF851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A00CB51" w14:textId="32C225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84E315" w14:textId="5D315E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084B77" w14:textId="4A0048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4D43B580" w14:textId="07E931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678B5A49" w14:textId="77777777" w:rsidTr="003F23A7">
        <w:tc>
          <w:tcPr>
            <w:tcW w:w="586" w:type="pct"/>
          </w:tcPr>
          <w:p w14:paraId="1A8B52B2" w14:textId="681384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R4-2209897</w:t>
            </w:r>
          </w:p>
        </w:tc>
        <w:tc>
          <w:tcPr>
            <w:tcW w:w="811" w:type="pct"/>
          </w:tcPr>
          <w:p w14:paraId="6DF03B85" w14:textId="4FDB78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Corrections to relaxed RLM/BFD requirements</w:t>
            </w:r>
          </w:p>
        </w:tc>
        <w:tc>
          <w:tcPr>
            <w:tcW w:w="515" w:type="pct"/>
          </w:tcPr>
          <w:p w14:paraId="34285ABF" w14:textId="31A9DA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B2E2DED" w14:textId="5C39F0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5A49D17" w14:textId="35C4EA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2388</w:t>
            </w:r>
          </w:p>
        </w:tc>
        <w:tc>
          <w:tcPr>
            <w:tcW w:w="294" w:type="pct"/>
          </w:tcPr>
          <w:p w14:paraId="172B33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62AB08" w14:textId="5E652E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483856" w14:textId="6AB9BE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8A5FA68" w14:textId="72D51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NR_UE_pow_sav_enh-Core</w:t>
            </w:r>
          </w:p>
        </w:tc>
        <w:tc>
          <w:tcPr>
            <w:tcW w:w="512" w:type="pct"/>
          </w:tcPr>
          <w:p w14:paraId="42844657" w14:textId="743709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704ECDC" w14:textId="77777777" w:rsidTr="003F23A7">
        <w:tc>
          <w:tcPr>
            <w:tcW w:w="586" w:type="pct"/>
          </w:tcPr>
          <w:p w14:paraId="456CEE0B" w14:textId="72FF8B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R4-2209900</w:t>
            </w:r>
          </w:p>
        </w:tc>
        <w:tc>
          <w:tcPr>
            <w:tcW w:w="811" w:type="pct"/>
          </w:tcPr>
          <w:p w14:paraId="7EF4F322" w14:textId="50A386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SDT requirements</w:t>
            </w:r>
          </w:p>
        </w:tc>
        <w:tc>
          <w:tcPr>
            <w:tcW w:w="515" w:type="pct"/>
          </w:tcPr>
          <w:p w14:paraId="16206913" w14:textId="2C7A10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46BABFB" w14:textId="61E433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1B1B138" w14:textId="0A8AA0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2389</w:t>
            </w:r>
          </w:p>
        </w:tc>
        <w:tc>
          <w:tcPr>
            <w:tcW w:w="294" w:type="pct"/>
          </w:tcPr>
          <w:p w14:paraId="78E8A70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05DABA4" w14:textId="03349A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8E6740" w14:textId="1429CC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1BF6B1" w14:textId="228E6B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49D3A244" w14:textId="4CBB34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115E38F" w14:textId="77777777" w:rsidTr="003F23A7">
        <w:tc>
          <w:tcPr>
            <w:tcW w:w="586" w:type="pct"/>
          </w:tcPr>
          <w:p w14:paraId="4AF03322" w14:textId="3FC7A2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R4-2211123</w:t>
            </w:r>
          </w:p>
        </w:tc>
        <w:tc>
          <w:tcPr>
            <w:tcW w:w="811" w:type="pct"/>
          </w:tcPr>
          <w:p w14:paraId="7BE6784A" w14:textId="68BC0D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Changes to SDT requirements</w:t>
            </w:r>
          </w:p>
        </w:tc>
        <w:tc>
          <w:tcPr>
            <w:tcW w:w="515" w:type="pct"/>
          </w:tcPr>
          <w:p w14:paraId="53A1A006" w14:textId="115BD3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A84EACE" w14:textId="0ADA65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830DEDD" w14:textId="7784FC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2389</w:t>
            </w:r>
          </w:p>
        </w:tc>
        <w:tc>
          <w:tcPr>
            <w:tcW w:w="294" w:type="pct"/>
          </w:tcPr>
          <w:p w14:paraId="65E2B234" w14:textId="43E61E0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4DB60A3" w14:textId="6E1AC7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172EB3" w14:textId="146D65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7674892" w14:textId="43D3BA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NR_SmallData_INACTIVE-Core</w:t>
            </w:r>
          </w:p>
        </w:tc>
        <w:tc>
          <w:tcPr>
            <w:tcW w:w="512" w:type="pct"/>
          </w:tcPr>
          <w:p w14:paraId="4057BDB7" w14:textId="2CAA5C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688E3C8" w14:textId="77777777" w:rsidTr="003F23A7">
        <w:tc>
          <w:tcPr>
            <w:tcW w:w="586" w:type="pct"/>
          </w:tcPr>
          <w:p w14:paraId="34EBB1DF" w14:textId="1C971E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R4-2209913</w:t>
            </w:r>
          </w:p>
        </w:tc>
        <w:tc>
          <w:tcPr>
            <w:tcW w:w="811" w:type="pct"/>
          </w:tcPr>
          <w:p w14:paraId="51139778" w14:textId="6C8208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RedCap for TS 38.133</w:t>
            </w:r>
          </w:p>
        </w:tc>
        <w:tc>
          <w:tcPr>
            <w:tcW w:w="515" w:type="pct"/>
          </w:tcPr>
          <w:p w14:paraId="77A6C02A" w14:textId="5392D5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32708D6" w14:textId="4302FF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8AE411" w14:textId="650EC8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2390</w:t>
            </w:r>
          </w:p>
        </w:tc>
        <w:tc>
          <w:tcPr>
            <w:tcW w:w="294" w:type="pct"/>
          </w:tcPr>
          <w:p w14:paraId="3A5C305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B7ADCE" w14:textId="032BDB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93B21F" w14:textId="449B6D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F251385" w14:textId="19D261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NR_redcap-Core</w:t>
            </w:r>
          </w:p>
        </w:tc>
        <w:tc>
          <w:tcPr>
            <w:tcW w:w="512" w:type="pct"/>
          </w:tcPr>
          <w:p w14:paraId="2C6AC15D" w14:textId="36F233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51BC612" w14:textId="77777777" w:rsidTr="003F23A7">
        <w:tc>
          <w:tcPr>
            <w:tcW w:w="586" w:type="pct"/>
          </w:tcPr>
          <w:p w14:paraId="424C2032" w14:textId="658A69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R4-2210123</w:t>
            </w:r>
          </w:p>
        </w:tc>
        <w:tc>
          <w:tcPr>
            <w:tcW w:w="811" w:type="pct"/>
          </w:tcPr>
          <w:p w14:paraId="7D7BEF9C" w14:textId="09F64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CR on number of carriers to support for NR SA in Rel-17</w:t>
            </w:r>
          </w:p>
        </w:tc>
        <w:tc>
          <w:tcPr>
            <w:tcW w:w="515" w:type="pct"/>
          </w:tcPr>
          <w:p w14:paraId="16A41E86" w14:textId="4890F0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133AF0E" w14:textId="7B78F9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6CF84A7" w14:textId="6AFF6E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2391</w:t>
            </w:r>
          </w:p>
        </w:tc>
        <w:tc>
          <w:tcPr>
            <w:tcW w:w="294" w:type="pct"/>
          </w:tcPr>
          <w:p w14:paraId="0220C8F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ECAA4D1" w14:textId="6448E6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F21ADC8" w14:textId="5BB488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A14C9EA" w14:textId="37E36D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1A930461" w14:textId="2AF2A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5464F313" w14:textId="77777777" w:rsidTr="003F23A7">
        <w:tc>
          <w:tcPr>
            <w:tcW w:w="586" w:type="pct"/>
          </w:tcPr>
          <w:p w14:paraId="32BFED72" w14:textId="3FCE0C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R4-2210124</w:t>
            </w:r>
          </w:p>
        </w:tc>
        <w:tc>
          <w:tcPr>
            <w:tcW w:w="811" w:type="pct"/>
          </w:tcPr>
          <w:p w14:paraId="080500EA" w14:textId="5EC15F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of Big CR for RRM requirements of FR2 Inter-band CA</w:t>
            </w:r>
          </w:p>
        </w:tc>
        <w:tc>
          <w:tcPr>
            <w:tcW w:w="515" w:type="pct"/>
          </w:tcPr>
          <w:p w14:paraId="4300C3F6" w14:textId="3B7451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F6A7BA1" w14:textId="786FDF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3157901" w14:textId="76CAF7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2392</w:t>
            </w:r>
          </w:p>
        </w:tc>
        <w:tc>
          <w:tcPr>
            <w:tcW w:w="294" w:type="pct"/>
          </w:tcPr>
          <w:p w14:paraId="69CFC09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21CB85A" w14:textId="637508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2D92E77" w14:textId="1BD752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0D82F92" w14:textId="2E7F74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60A5D18D" w14:textId="6AA648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01FFF2D" w14:textId="77777777" w:rsidTr="003F23A7">
        <w:tc>
          <w:tcPr>
            <w:tcW w:w="586" w:type="pct"/>
          </w:tcPr>
          <w:p w14:paraId="646A8429" w14:textId="768D37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R4-2210133</w:t>
            </w:r>
          </w:p>
        </w:tc>
        <w:tc>
          <w:tcPr>
            <w:tcW w:w="811" w:type="pct"/>
          </w:tcPr>
          <w:p w14:paraId="655CFB33" w14:textId="229D58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HO with PSCell when PSCell is on CCA in NR SA to EN-DC scenario</w:t>
            </w:r>
          </w:p>
        </w:tc>
        <w:tc>
          <w:tcPr>
            <w:tcW w:w="515" w:type="pct"/>
          </w:tcPr>
          <w:p w14:paraId="3B1DB95B" w14:textId="094D04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E5CAC20" w14:textId="6ABD09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444402F" w14:textId="7130D0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2393</w:t>
            </w:r>
          </w:p>
        </w:tc>
        <w:tc>
          <w:tcPr>
            <w:tcW w:w="294" w:type="pct"/>
          </w:tcPr>
          <w:p w14:paraId="095F2EF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399255A" w14:textId="78B908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53AB7F3" w14:textId="6D7660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8AFBF57" w14:textId="714F5B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094C5330" w14:textId="0C86ED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EBA53D1" w14:textId="77777777" w:rsidTr="003F23A7">
        <w:tc>
          <w:tcPr>
            <w:tcW w:w="586" w:type="pct"/>
          </w:tcPr>
          <w:p w14:paraId="71FE8A34" w14:textId="4D2E65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R4-2211002</w:t>
            </w:r>
          </w:p>
        </w:tc>
        <w:tc>
          <w:tcPr>
            <w:tcW w:w="811" w:type="pct"/>
          </w:tcPr>
          <w:p w14:paraId="4D08F45C" w14:textId="07EA3B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requirements for HO with PSCell when PSCell is on CCA in NR SA to EN-DC scenario</w:t>
            </w:r>
          </w:p>
        </w:tc>
        <w:tc>
          <w:tcPr>
            <w:tcW w:w="515" w:type="pct"/>
          </w:tcPr>
          <w:p w14:paraId="6B9356D8" w14:textId="3FED93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0E778C1E" w14:textId="1852BB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4700E4" w14:textId="38E0DA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2393</w:t>
            </w:r>
          </w:p>
        </w:tc>
        <w:tc>
          <w:tcPr>
            <w:tcW w:w="294" w:type="pct"/>
          </w:tcPr>
          <w:p w14:paraId="0DF9E1D4" w14:textId="251C8C8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65941EE" w14:textId="534843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9431EFA" w14:textId="1647F1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F083CA7" w14:textId="610E1E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0A0BB8B9" w14:textId="75A7CE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AAC7751" w14:textId="77777777" w:rsidTr="003F23A7">
        <w:tc>
          <w:tcPr>
            <w:tcW w:w="586" w:type="pct"/>
          </w:tcPr>
          <w:p w14:paraId="4622EED5" w14:textId="256A3C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R4-2210135</w:t>
            </w:r>
          </w:p>
        </w:tc>
        <w:tc>
          <w:tcPr>
            <w:tcW w:w="811" w:type="pct"/>
          </w:tcPr>
          <w:p w14:paraId="4531312D" w14:textId="77B272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activation/deactivation with PUCCH</w:t>
            </w:r>
          </w:p>
        </w:tc>
        <w:tc>
          <w:tcPr>
            <w:tcW w:w="515" w:type="pct"/>
          </w:tcPr>
          <w:p w14:paraId="0B387659" w14:textId="13D4FD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020F67F" w14:textId="6D0931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9D2886" w14:textId="14C49A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2394</w:t>
            </w:r>
          </w:p>
        </w:tc>
        <w:tc>
          <w:tcPr>
            <w:tcW w:w="294" w:type="pct"/>
          </w:tcPr>
          <w:p w14:paraId="372873F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F5E263" w14:textId="556673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4FABC04" w14:textId="565ED0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20BCD4F" w14:textId="0E6C28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19CFF9BD" w14:textId="666AB4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B39C2B2" w14:textId="77777777" w:rsidTr="003F23A7">
        <w:tc>
          <w:tcPr>
            <w:tcW w:w="586" w:type="pct"/>
          </w:tcPr>
          <w:p w14:paraId="2EB05B79" w14:textId="41EECA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R4-2211016</w:t>
            </w:r>
          </w:p>
        </w:tc>
        <w:tc>
          <w:tcPr>
            <w:tcW w:w="811" w:type="pct"/>
          </w:tcPr>
          <w:p w14:paraId="3EB1ECE6" w14:textId="00E343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SCell activation/deactivation with PUCCH</w:t>
            </w:r>
          </w:p>
        </w:tc>
        <w:tc>
          <w:tcPr>
            <w:tcW w:w="515" w:type="pct"/>
          </w:tcPr>
          <w:p w14:paraId="4ADA1962" w14:textId="299D3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Huawei</w:t>
            </w:r>
          </w:p>
        </w:tc>
        <w:tc>
          <w:tcPr>
            <w:tcW w:w="441" w:type="pct"/>
          </w:tcPr>
          <w:p w14:paraId="2C0C98AC" w14:textId="0E871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A49D0AD" w14:textId="6F2B9F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2394</w:t>
            </w:r>
          </w:p>
        </w:tc>
        <w:tc>
          <w:tcPr>
            <w:tcW w:w="294" w:type="pct"/>
          </w:tcPr>
          <w:p w14:paraId="7CD78703" w14:textId="7795BDC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3637C31" w14:textId="469D74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AA0589D" w14:textId="217F8F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4745FC6" w14:textId="35AAA2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NR_RRM_enh2-Core</w:t>
            </w:r>
          </w:p>
        </w:tc>
        <w:tc>
          <w:tcPr>
            <w:tcW w:w="512" w:type="pct"/>
          </w:tcPr>
          <w:p w14:paraId="7F8ACF25" w14:textId="6E2F5E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9DE65E1" w14:textId="77777777" w:rsidTr="003F23A7">
        <w:tc>
          <w:tcPr>
            <w:tcW w:w="586" w:type="pct"/>
          </w:tcPr>
          <w:p w14:paraId="2B358134" w14:textId="43F747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R4-2210139</w:t>
            </w:r>
          </w:p>
        </w:tc>
        <w:tc>
          <w:tcPr>
            <w:tcW w:w="811" w:type="pct"/>
          </w:tcPr>
          <w:p w14:paraId="3EAA6D46" w14:textId="0090F0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unified TCI state switching requirements</w:t>
            </w:r>
          </w:p>
        </w:tc>
        <w:tc>
          <w:tcPr>
            <w:tcW w:w="515" w:type="pct"/>
          </w:tcPr>
          <w:p w14:paraId="2B2EF7EA" w14:textId="5358DF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3E98B8C" w14:textId="1377B7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19B54E5" w14:textId="72B7D3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2395</w:t>
            </w:r>
          </w:p>
        </w:tc>
        <w:tc>
          <w:tcPr>
            <w:tcW w:w="294" w:type="pct"/>
          </w:tcPr>
          <w:p w14:paraId="6F14C9A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B8809D2" w14:textId="113BE5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ED7927" w14:textId="41E01D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D4DD264" w14:textId="4DCBC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6D8D1EAB" w14:textId="1CB44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40C1697B" w14:textId="77777777" w:rsidTr="003F23A7">
        <w:tc>
          <w:tcPr>
            <w:tcW w:w="586" w:type="pct"/>
          </w:tcPr>
          <w:p w14:paraId="32FA47F1" w14:textId="56F86E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R4-2210141</w:t>
            </w:r>
          </w:p>
        </w:tc>
        <w:tc>
          <w:tcPr>
            <w:tcW w:w="811" w:type="pct"/>
          </w:tcPr>
          <w:p w14:paraId="46A6B2A8" w14:textId="13C23D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L1-RSRP measurements for a cell with different PCI from serving cell</w:t>
            </w:r>
          </w:p>
        </w:tc>
        <w:tc>
          <w:tcPr>
            <w:tcW w:w="515" w:type="pct"/>
          </w:tcPr>
          <w:p w14:paraId="0420A32A" w14:textId="1DABEB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3202459" w14:textId="6767B2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31F5CF9" w14:textId="1045C7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2396</w:t>
            </w:r>
          </w:p>
        </w:tc>
        <w:tc>
          <w:tcPr>
            <w:tcW w:w="294" w:type="pct"/>
          </w:tcPr>
          <w:p w14:paraId="553E930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9A38F8" w14:textId="600C76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388775C" w14:textId="59261D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557C22A" w14:textId="2637AC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52C09282" w14:textId="40CEDE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0D7D4D18" w14:textId="77777777" w:rsidTr="003F23A7">
        <w:tc>
          <w:tcPr>
            <w:tcW w:w="586" w:type="pct"/>
          </w:tcPr>
          <w:p w14:paraId="01A2DD42" w14:textId="1B035C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R4-2210143</w:t>
            </w:r>
          </w:p>
        </w:tc>
        <w:tc>
          <w:tcPr>
            <w:tcW w:w="811" w:type="pct"/>
          </w:tcPr>
          <w:p w14:paraId="600EE35F" w14:textId="6B08F8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TRP specific CBD and BFR requirements</w:t>
            </w:r>
          </w:p>
        </w:tc>
        <w:tc>
          <w:tcPr>
            <w:tcW w:w="515" w:type="pct"/>
          </w:tcPr>
          <w:p w14:paraId="3635AEC5" w14:textId="5227AC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47E9927" w14:textId="571D05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7C641FD" w14:textId="0F61F4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2397</w:t>
            </w:r>
          </w:p>
        </w:tc>
        <w:tc>
          <w:tcPr>
            <w:tcW w:w="294" w:type="pct"/>
          </w:tcPr>
          <w:p w14:paraId="1BDE521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FF10C5" w14:textId="3BE436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633310D" w14:textId="3D176A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4EDB79B" w14:textId="466A39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3EA9A720" w14:textId="743598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398240F" w14:textId="77777777" w:rsidTr="003F23A7">
        <w:tc>
          <w:tcPr>
            <w:tcW w:w="586" w:type="pct"/>
          </w:tcPr>
          <w:p w14:paraId="7DF6078A" w14:textId="1EAC26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R4-2211116</w:t>
            </w:r>
          </w:p>
        </w:tc>
        <w:tc>
          <w:tcPr>
            <w:tcW w:w="811" w:type="pct"/>
          </w:tcPr>
          <w:p w14:paraId="628C465F" w14:textId="4D554C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TRP specific CBD and BFR requirements</w:t>
            </w:r>
          </w:p>
        </w:tc>
        <w:tc>
          <w:tcPr>
            <w:tcW w:w="515" w:type="pct"/>
          </w:tcPr>
          <w:p w14:paraId="3A74937D" w14:textId="5C7557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54AE83F" w14:textId="1CAE5C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5BC7774" w14:textId="681405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2397</w:t>
            </w:r>
          </w:p>
        </w:tc>
        <w:tc>
          <w:tcPr>
            <w:tcW w:w="294" w:type="pct"/>
          </w:tcPr>
          <w:p w14:paraId="6A3F6A51" w14:textId="63293AB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DE82B7" w14:textId="3FBF86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C495F6C" w14:textId="31A649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5DEB43D" w14:textId="5354B1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NR_feMIMO-Core</w:t>
            </w:r>
          </w:p>
        </w:tc>
        <w:tc>
          <w:tcPr>
            <w:tcW w:w="512" w:type="pct"/>
          </w:tcPr>
          <w:p w14:paraId="6BB54154" w14:textId="733417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BAC760" w14:textId="77777777" w:rsidTr="003F23A7">
        <w:tc>
          <w:tcPr>
            <w:tcW w:w="586" w:type="pct"/>
          </w:tcPr>
          <w:p w14:paraId="694B5F01" w14:textId="457F5F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R4-2210167</w:t>
            </w:r>
          </w:p>
        </w:tc>
        <w:tc>
          <w:tcPr>
            <w:tcW w:w="811" w:type="pct"/>
          </w:tcPr>
          <w:p w14:paraId="0B88889A" w14:textId="427EAE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Pre-MG requirements in TS 38.133</w:t>
            </w:r>
          </w:p>
        </w:tc>
        <w:tc>
          <w:tcPr>
            <w:tcW w:w="515" w:type="pct"/>
          </w:tcPr>
          <w:p w14:paraId="0FED2A41" w14:textId="10FD1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87ABCD5" w14:textId="58729D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7AAFA37" w14:textId="4008F6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2398</w:t>
            </w:r>
          </w:p>
        </w:tc>
        <w:tc>
          <w:tcPr>
            <w:tcW w:w="294" w:type="pct"/>
          </w:tcPr>
          <w:p w14:paraId="354DEAB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9326D6A" w14:textId="32F6A4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E9C2371" w14:textId="3B17E6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7089F22" w14:textId="1EE60C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20CDC993" w14:textId="7A827D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BDF1500" w14:textId="77777777" w:rsidTr="003F23A7">
        <w:tc>
          <w:tcPr>
            <w:tcW w:w="586" w:type="pct"/>
          </w:tcPr>
          <w:p w14:paraId="3758D2CB" w14:textId="48357A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R4-2211025</w:t>
            </w:r>
          </w:p>
        </w:tc>
        <w:tc>
          <w:tcPr>
            <w:tcW w:w="811" w:type="pct"/>
          </w:tcPr>
          <w:p w14:paraId="659B90DB" w14:textId="46A7FC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Pre-MG requirements in TS 38.133</w:t>
            </w:r>
          </w:p>
        </w:tc>
        <w:tc>
          <w:tcPr>
            <w:tcW w:w="515" w:type="pct"/>
          </w:tcPr>
          <w:p w14:paraId="1C111CF8" w14:textId="358BA9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910FCA" w14:textId="49E808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3178CF9" w14:textId="65A5E4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2398</w:t>
            </w:r>
          </w:p>
        </w:tc>
        <w:tc>
          <w:tcPr>
            <w:tcW w:w="294" w:type="pct"/>
          </w:tcPr>
          <w:p w14:paraId="69882F6E" w14:textId="2837438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8907C48" w14:textId="6B25F6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FCB085" w14:textId="2A6D39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E0CBA66" w14:textId="3B40F0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4957E453" w14:textId="455FD9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220B523" w14:textId="77777777" w:rsidTr="003F23A7">
        <w:tc>
          <w:tcPr>
            <w:tcW w:w="586" w:type="pct"/>
          </w:tcPr>
          <w:p w14:paraId="61990728" w14:textId="1BD1EA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R4-2210168</w:t>
            </w:r>
          </w:p>
        </w:tc>
        <w:tc>
          <w:tcPr>
            <w:tcW w:w="811" w:type="pct"/>
          </w:tcPr>
          <w:p w14:paraId="46B46EE9" w14:textId="5F2BF0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NCSG requirements in TS 38.133</w:t>
            </w:r>
          </w:p>
        </w:tc>
        <w:tc>
          <w:tcPr>
            <w:tcW w:w="515" w:type="pct"/>
          </w:tcPr>
          <w:p w14:paraId="130FB145" w14:textId="33B1C0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C1068A0" w14:textId="4523CA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C8AA3AE" w14:textId="091163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2399</w:t>
            </w:r>
          </w:p>
        </w:tc>
        <w:tc>
          <w:tcPr>
            <w:tcW w:w="294" w:type="pct"/>
          </w:tcPr>
          <w:p w14:paraId="6DB6371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26BF7A0" w14:textId="7B3104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076442" w14:textId="22940A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D9DF51F" w14:textId="246EE1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FD17921" w14:textId="4CC5C2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2288ADFB" w14:textId="77777777" w:rsidTr="003F23A7">
        <w:tc>
          <w:tcPr>
            <w:tcW w:w="586" w:type="pct"/>
          </w:tcPr>
          <w:p w14:paraId="3844EF12" w14:textId="70874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R4-2211030</w:t>
            </w:r>
          </w:p>
        </w:tc>
        <w:tc>
          <w:tcPr>
            <w:tcW w:w="811" w:type="pct"/>
          </w:tcPr>
          <w:p w14:paraId="47944F6B" w14:textId="108919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NCSG requirements in TS 38.133</w:t>
            </w:r>
          </w:p>
        </w:tc>
        <w:tc>
          <w:tcPr>
            <w:tcW w:w="515" w:type="pct"/>
          </w:tcPr>
          <w:p w14:paraId="1FB79975" w14:textId="76ABBA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186F252" w14:textId="35253F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10B254F" w14:textId="710AF4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2399</w:t>
            </w:r>
          </w:p>
        </w:tc>
        <w:tc>
          <w:tcPr>
            <w:tcW w:w="294" w:type="pct"/>
          </w:tcPr>
          <w:p w14:paraId="73A3024A" w14:textId="4C5F213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F9BD2BC" w14:textId="7889F7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F047E5" w14:textId="5FE6C0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802EE9D" w14:textId="3279CA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NR_MG_enh-Core</w:t>
            </w:r>
          </w:p>
        </w:tc>
        <w:tc>
          <w:tcPr>
            <w:tcW w:w="512" w:type="pct"/>
          </w:tcPr>
          <w:p w14:paraId="3388CF62" w14:textId="0564A3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5A7243B" w14:textId="77777777" w:rsidTr="003F23A7">
        <w:tc>
          <w:tcPr>
            <w:tcW w:w="586" w:type="pct"/>
          </w:tcPr>
          <w:p w14:paraId="456B1539" w14:textId="3825D6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R4-2210173</w:t>
            </w:r>
          </w:p>
        </w:tc>
        <w:tc>
          <w:tcPr>
            <w:tcW w:w="811" w:type="pct"/>
          </w:tcPr>
          <w:p w14:paraId="381A0BC4" w14:textId="1EA8C2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PRS measurement requirements in RRC inactive state</w:t>
            </w:r>
          </w:p>
        </w:tc>
        <w:tc>
          <w:tcPr>
            <w:tcW w:w="515" w:type="pct"/>
          </w:tcPr>
          <w:p w14:paraId="5A4232CC" w14:textId="4B2B15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8A398B9" w14:textId="4EE375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7726B829" w14:textId="070CB4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2400</w:t>
            </w:r>
          </w:p>
        </w:tc>
        <w:tc>
          <w:tcPr>
            <w:tcW w:w="294" w:type="pct"/>
          </w:tcPr>
          <w:p w14:paraId="2373FDA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D59900" w14:textId="0D73A1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45B5F7B" w14:textId="27F84F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6ABA4A" w14:textId="7C1EAC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9798318" w14:textId="3FC526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CA029D6" w14:textId="77777777" w:rsidTr="003F23A7">
        <w:tc>
          <w:tcPr>
            <w:tcW w:w="586" w:type="pct"/>
          </w:tcPr>
          <w:p w14:paraId="6E121E3F" w14:textId="7771A9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R4-2211065</w:t>
            </w:r>
          </w:p>
        </w:tc>
        <w:tc>
          <w:tcPr>
            <w:tcW w:w="811" w:type="pct"/>
          </w:tcPr>
          <w:p w14:paraId="481F5032" w14:textId="5E7F39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Correction to PRS measurement requirements in RRC inactive state</w:t>
            </w:r>
          </w:p>
        </w:tc>
        <w:tc>
          <w:tcPr>
            <w:tcW w:w="515" w:type="pct"/>
          </w:tcPr>
          <w:p w14:paraId="74547689" w14:textId="51C667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75466F2" w14:textId="438E2C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BFE3173" w14:textId="405464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2400</w:t>
            </w:r>
          </w:p>
        </w:tc>
        <w:tc>
          <w:tcPr>
            <w:tcW w:w="294" w:type="pct"/>
          </w:tcPr>
          <w:p w14:paraId="51BBD2F5" w14:textId="00A90DC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D98D41A" w14:textId="7082A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0DADC7" w14:textId="5F2DAA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6D09E4F" w14:textId="75FD2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NR_pos_enh-Core</w:t>
            </w:r>
          </w:p>
        </w:tc>
        <w:tc>
          <w:tcPr>
            <w:tcW w:w="512" w:type="pct"/>
          </w:tcPr>
          <w:p w14:paraId="7C560F91" w14:textId="0B3C61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4C88C81" w14:textId="77777777" w:rsidTr="003F23A7">
        <w:tc>
          <w:tcPr>
            <w:tcW w:w="586" w:type="pct"/>
          </w:tcPr>
          <w:p w14:paraId="219D8B30" w14:textId="4CC32E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R4-2210179</w:t>
            </w:r>
          </w:p>
        </w:tc>
        <w:tc>
          <w:tcPr>
            <w:tcW w:w="811" w:type="pct"/>
          </w:tcPr>
          <w:p w14:paraId="33F175F9" w14:textId="76D3CF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UE transmit requirement under deactivated SCG</w:t>
            </w:r>
          </w:p>
        </w:tc>
        <w:tc>
          <w:tcPr>
            <w:tcW w:w="515" w:type="pct"/>
          </w:tcPr>
          <w:p w14:paraId="51479A83" w14:textId="36D712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2FF7140" w14:textId="73DAB5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CA88009" w14:textId="286C74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2401</w:t>
            </w:r>
          </w:p>
        </w:tc>
        <w:tc>
          <w:tcPr>
            <w:tcW w:w="294" w:type="pct"/>
          </w:tcPr>
          <w:p w14:paraId="4744C6A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864917" w14:textId="63ADB4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AECF53" w14:textId="1A00C3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3546012" w14:textId="2A4B77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46F65FDD" w14:textId="2C3341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64254C2" w14:textId="77777777" w:rsidTr="003F23A7">
        <w:tc>
          <w:tcPr>
            <w:tcW w:w="586" w:type="pct"/>
          </w:tcPr>
          <w:p w14:paraId="46E76BFC" w14:textId="39BA45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R4-2211163</w:t>
            </w:r>
          </w:p>
        </w:tc>
        <w:tc>
          <w:tcPr>
            <w:tcW w:w="811" w:type="pct"/>
          </w:tcPr>
          <w:p w14:paraId="37268348" w14:textId="39F62F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Update to UE transmit requirement under deactivated SCG</w:t>
            </w:r>
          </w:p>
        </w:tc>
        <w:tc>
          <w:tcPr>
            <w:tcW w:w="515" w:type="pct"/>
          </w:tcPr>
          <w:p w14:paraId="5B8727BD" w14:textId="349674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B0C5B8B" w14:textId="0B069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420D430" w14:textId="183454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2401</w:t>
            </w:r>
          </w:p>
        </w:tc>
        <w:tc>
          <w:tcPr>
            <w:tcW w:w="294" w:type="pct"/>
          </w:tcPr>
          <w:p w14:paraId="0A791679" w14:textId="2A9C5C1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25FDC0C" w14:textId="4B84F6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289AC20" w14:textId="46FFF5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69D1374" w14:textId="6479E8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LTE_NR_DC_enh2-Core</w:t>
            </w:r>
          </w:p>
        </w:tc>
        <w:tc>
          <w:tcPr>
            <w:tcW w:w="512" w:type="pct"/>
          </w:tcPr>
          <w:p w14:paraId="13001C17" w14:textId="33CE99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10662383" w14:textId="77777777" w:rsidTr="003F23A7">
        <w:tc>
          <w:tcPr>
            <w:tcW w:w="586" w:type="pct"/>
          </w:tcPr>
          <w:p w14:paraId="7169EAA9" w14:textId="396D15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R4-2210180</w:t>
            </w:r>
          </w:p>
        </w:tc>
        <w:tc>
          <w:tcPr>
            <w:tcW w:w="811" w:type="pct"/>
          </w:tcPr>
          <w:p w14:paraId="075C4B09" w14:textId="28E4A9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Introduction of FR2 HST bands for power class 6 in TS 38.133</w:t>
            </w:r>
          </w:p>
        </w:tc>
        <w:tc>
          <w:tcPr>
            <w:tcW w:w="515" w:type="pct"/>
          </w:tcPr>
          <w:p w14:paraId="7AB752A3" w14:textId="673F85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65EA2429" w14:textId="0AE6D9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27A16EE" w14:textId="5541AE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2402</w:t>
            </w:r>
          </w:p>
        </w:tc>
        <w:tc>
          <w:tcPr>
            <w:tcW w:w="294" w:type="pct"/>
          </w:tcPr>
          <w:p w14:paraId="00CE80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2D385D" w14:textId="53DC10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AD804A1" w14:textId="3C7C19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C366658" w14:textId="7FF1DF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E013BF5" w14:textId="7D299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FAFE1C9" w14:textId="77777777" w:rsidTr="003F23A7">
        <w:tc>
          <w:tcPr>
            <w:tcW w:w="586" w:type="pct"/>
          </w:tcPr>
          <w:p w14:paraId="4A2E09F7" w14:textId="7975CC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R4-2210187</w:t>
            </w:r>
          </w:p>
        </w:tc>
        <w:tc>
          <w:tcPr>
            <w:tcW w:w="811" w:type="pct"/>
          </w:tcPr>
          <w:p w14:paraId="63411D06" w14:textId="373863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Timing advance (TADV) measurement report mapping in TS 38.133</w:t>
            </w:r>
          </w:p>
        </w:tc>
        <w:tc>
          <w:tcPr>
            <w:tcW w:w="515" w:type="pct"/>
          </w:tcPr>
          <w:p w14:paraId="54035648" w14:textId="094581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Ericsson, NTT DOCOMO</w:t>
            </w:r>
          </w:p>
        </w:tc>
        <w:tc>
          <w:tcPr>
            <w:tcW w:w="441" w:type="pct"/>
          </w:tcPr>
          <w:p w14:paraId="1F11DF9A" w14:textId="4A86A64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0BBBC973" w14:textId="2AA5DF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2403</w:t>
            </w:r>
          </w:p>
        </w:tc>
        <w:tc>
          <w:tcPr>
            <w:tcW w:w="294" w:type="pct"/>
          </w:tcPr>
          <w:p w14:paraId="3E2C049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B8D718" w14:textId="3872F5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207D14" w14:textId="2D4668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06B1513" w14:textId="0120DA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</w:t>
            </w:r>
          </w:p>
        </w:tc>
        <w:tc>
          <w:tcPr>
            <w:tcW w:w="512" w:type="pct"/>
          </w:tcPr>
          <w:p w14:paraId="77144534" w14:textId="647A2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merged</w:t>
            </w:r>
          </w:p>
        </w:tc>
      </w:tr>
      <w:tr w:rsidR="00A55076" w14:paraId="532F1B27" w14:textId="77777777" w:rsidTr="003F23A7">
        <w:tc>
          <w:tcPr>
            <w:tcW w:w="586" w:type="pct"/>
          </w:tcPr>
          <w:p w14:paraId="65D475E8" w14:textId="513184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R4-2211230</w:t>
            </w:r>
          </w:p>
        </w:tc>
        <w:tc>
          <w:tcPr>
            <w:tcW w:w="811" w:type="pct"/>
          </w:tcPr>
          <w:p w14:paraId="22BC2F3B" w14:textId="73B615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Part-1 (Rel-15)</w:t>
            </w:r>
          </w:p>
        </w:tc>
        <w:tc>
          <w:tcPr>
            <w:tcW w:w="515" w:type="pct"/>
          </w:tcPr>
          <w:p w14:paraId="286CBE21" w14:textId="2B5CC2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441" w:type="pct"/>
          </w:tcPr>
          <w:p w14:paraId="6EC6CDB4" w14:textId="20970A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BCE6ACD" w14:textId="5D6DF9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2404</w:t>
            </w:r>
          </w:p>
        </w:tc>
        <w:tc>
          <w:tcPr>
            <w:tcW w:w="294" w:type="pct"/>
          </w:tcPr>
          <w:p w14:paraId="18E4106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569977" w14:textId="5F1024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154A0D60" w14:textId="095388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4EFD69F" w14:textId="64B01F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10096331" w14:textId="53C6C7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32AADB8" w14:textId="77777777" w:rsidTr="003F23A7">
        <w:tc>
          <w:tcPr>
            <w:tcW w:w="586" w:type="pct"/>
          </w:tcPr>
          <w:p w14:paraId="7D9E0AF3" w14:textId="17572B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R4-2211231</w:t>
            </w:r>
          </w:p>
        </w:tc>
        <w:tc>
          <w:tcPr>
            <w:tcW w:w="811" w:type="pct"/>
          </w:tcPr>
          <w:p w14:paraId="3316F853" w14:textId="0630C9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Part-1 (Rel-16)</w:t>
            </w:r>
          </w:p>
        </w:tc>
        <w:tc>
          <w:tcPr>
            <w:tcW w:w="515" w:type="pct"/>
          </w:tcPr>
          <w:p w14:paraId="13415F4C" w14:textId="18A59B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441" w:type="pct"/>
          </w:tcPr>
          <w:p w14:paraId="4DF1A39A" w14:textId="2444C1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A1E1F3D" w14:textId="7CC9D3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2405</w:t>
            </w:r>
          </w:p>
        </w:tc>
        <w:tc>
          <w:tcPr>
            <w:tcW w:w="294" w:type="pct"/>
          </w:tcPr>
          <w:p w14:paraId="00A14E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437C8" w14:textId="65C736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F1CCC86" w14:textId="268F16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EDEFFF5" w14:textId="5A6FF0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C0E1439" w14:textId="1370B7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560DDE4" w14:textId="77777777" w:rsidTr="003F23A7">
        <w:tc>
          <w:tcPr>
            <w:tcW w:w="586" w:type="pct"/>
          </w:tcPr>
          <w:p w14:paraId="2A212DBF" w14:textId="102D4D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R4-2211232</w:t>
            </w:r>
          </w:p>
        </w:tc>
        <w:tc>
          <w:tcPr>
            <w:tcW w:w="811" w:type="pct"/>
          </w:tcPr>
          <w:p w14:paraId="55E4C38A" w14:textId="34FDEB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Part-2 (Rel-17)</w:t>
            </w:r>
          </w:p>
        </w:tc>
        <w:tc>
          <w:tcPr>
            <w:tcW w:w="515" w:type="pct"/>
          </w:tcPr>
          <w:p w14:paraId="442E6617" w14:textId="0C391F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Apple</w:t>
            </w:r>
          </w:p>
        </w:tc>
        <w:tc>
          <w:tcPr>
            <w:tcW w:w="441" w:type="pct"/>
          </w:tcPr>
          <w:p w14:paraId="430F5BD8" w14:textId="067D17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F433EFE" w14:textId="07ED26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2406</w:t>
            </w:r>
          </w:p>
        </w:tc>
        <w:tc>
          <w:tcPr>
            <w:tcW w:w="294" w:type="pct"/>
          </w:tcPr>
          <w:p w14:paraId="11D461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BB5F30A" w14:textId="2FF764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E3991A3" w14:textId="40DE8D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194ED3C" w14:textId="34E09D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795DFA86" w14:textId="28104D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94062CB" w14:textId="77777777" w:rsidTr="003F23A7">
        <w:tc>
          <w:tcPr>
            <w:tcW w:w="586" w:type="pct"/>
          </w:tcPr>
          <w:p w14:paraId="35DEF9A6" w14:textId="761ACD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R4-2211233</w:t>
            </w:r>
          </w:p>
        </w:tc>
        <w:tc>
          <w:tcPr>
            <w:tcW w:w="811" w:type="pct"/>
          </w:tcPr>
          <w:p w14:paraId="461C1392" w14:textId="7D542D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Part-2 (Rel-15)</w:t>
            </w:r>
          </w:p>
        </w:tc>
        <w:tc>
          <w:tcPr>
            <w:tcW w:w="515" w:type="pct"/>
          </w:tcPr>
          <w:p w14:paraId="3E279FB5" w14:textId="217365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1126AA2A" w14:textId="631039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35AC4B5" w14:textId="0074D8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2407</w:t>
            </w:r>
          </w:p>
        </w:tc>
        <w:tc>
          <w:tcPr>
            <w:tcW w:w="294" w:type="pct"/>
          </w:tcPr>
          <w:p w14:paraId="1C3917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3898B0" w14:textId="1D9751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7467A04" w14:textId="510C69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5C3E2BD" w14:textId="6431ED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26DE4D18" w14:textId="6A7FCC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6D26B91" w14:textId="77777777" w:rsidTr="003F23A7">
        <w:tc>
          <w:tcPr>
            <w:tcW w:w="586" w:type="pct"/>
          </w:tcPr>
          <w:p w14:paraId="7719C35D" w14:textId="517551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R4-2211234</w:t>
            </w:r>
          </w:p>
        </w:tc>
        <w:tc>
          <w:tcPr>
            <w:tcW w:w="811" w:type="pct"/>
          </w:tcPr>
          <w:p w14:paraId="3268C9E9" w14:textId="1CCFDA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Part-2 (Rel-16)</w:t>
            </w:r>
          </w:p>
        </w:tc>
        <w:tc>
          <w:tcPr>
            <w:tcW w:w="515" w:type="pct"/>
          </w:tcPr>
          <w:p w14:paraId="7916C4AF" w14:textId="6D0A90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798473FE" w14:textId="495EA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962D261" w14:textId="4E7725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2408</w:t>
            </w:r>
          </w:p>
        </w:tc>
        <w:tc>
          <w:tcPr>
            <w:tcW w:w="294" w:type="pct"/>
          </w:tcPr>
          <w:p w14:paraId="0F2DBDD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8D98CF7" w14:textId="4BE8FA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7D01DD15" w14:textId="43CD9E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B8B6A69" w14:textId="42430C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NR_RRM_enh-Core, NR_unlic-Core, NR_pos-Core, LTE_NR_DC_CA_enh-Core, 5G_V2X_NRSL-Perf</w:t>
            </w:r>
          </w:p>
        </w:tc>
        <w:tc>
          <w:tcPr>
            <w:tcW w:w="512" w:type="pct"/>
          </w:tcPr>
          <w:p w14:paraId="3E7E1AAE" w14:textId="213988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B3AC88C" w14:textId="77777777" w:rsidTr="003F23A7">
        <w:tc>
          <w:tcPr>
            <w:tcW w:w="586" w:type="pct"/>
          </w:tcPr>
          <w:p w14:paraId="01F880CB" w14:textId="392C72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R4-2211235</w:t>
            </w:r>
          </w:p>
        </w:tc>
        <w:tc>
          <w:tcPr>
            <w:tcW w:w="811" w:type="pct"/>
          </w:tcPr>
          <w:p w14:paraId="357194BC" w14:textId="793782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Core Maintenance Part-2 (Rel-17)</w:t>
            </w:r>
          </w:p>
        </w:tc>
        <w:tc>
          <w:tcPr>
            <w:tcW w:w="515" w:type="pct"/>
          </w:tcPr>
          <w:p w14:paraId="6163B17C" w14:textId="61842F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Ericsson</w:t>
            </w:r>
          </w:p>
        </w:tc>
        <w:tc>
          <w:tcPr>
            <w:tcW w:w="441" w:type="pct"/>
          </w:tcPr>
          <w:p w14:paraId="489CD3F0" w14:textId="270E8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37B7BA0" w14:textId="738446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2409</w:t>
            </w:r>
          </w:p>
        </w:tc>
        <w:tc>
          <w:tcPr>
            <w:tcW w:w="294" w:type="pct"/>
          </w:tcPr>
          <w:p w14:paraId="7342700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6CFD01F" w14:textId="34883F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D70158B" w14:textId="69EB61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4FF75EFF" w14:textId="0600D8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NR_newRAT-Core, NR_RRM_enh-Core, NR_unlic-Core, NR_pos-Core, LTE_NR_DC_CA_enh-Core, 5G_V2X_NRSL-Perf</w:t>
            </w:r>
          </w:p>
        </w:tc>
        <w:tc>
          <w:tcPr>
            <w:tcW w:w="512" w:type="pct"/>
          </w:tcPr>
          <w:p w14:paraId="60042CE2" w14:textId="69839C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F2D9A2" w14:textId="77777777" w:rsidTr="003F23A7">
        <w:tc>
          <w:tcPr>
            <w:tcW w:w="586" w:type="pct"/>
          </w:tcPr>
          <w:p w14:paraId="6433875E" w14:textId="7193DE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R4-2211236</w:t>
            </w:r>
          </w:p>
        </w:tc>
        <w:tc>
          <w:tcPr>
            <w:tcW w:w="811" w:type="pct"/>
          </w:tcPr>
          <w:p w14:paraId="27DD0554" w14:textId="50D5C0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Part-1 (Rel-15)</w:t>
            </w:r>
          </w:p>
        </w:tc>
        <w:tc>
          <w:tcPr>
            <w:tcW w:w="515" w:type="pct"/>
          </w:tcPr>
          <w:p w14:paraId="65223BBC" w14:textId="33488F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6D5A7B6D" w14:textId="01AE72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433E0686" w14:textId="1C58A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2410</w:t>
            </w:r>
          </w:p>
        </w:tc>
        <w:tc>
          <w:tcPr>
            <w:tcW w:w="294" w:type="pct"/>
          </w:tcPr>
          <w:p w14:paraId="3D8D1B5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95DEE0E" w14:textId="10D66C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382840C" w14:textId="0D0D3E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110AEF4" w14:textId="501AB9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0814A461" w14:textId="2C54EF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ADB3CA" w14:textId="77777777" w:rsidTr="003F23A7">
        <w:tc>
          <w:tcPr>
            <w:tcW w:w="586" w:type="pct"/>
          </w:tcPr>
          <w:p w14:paraId="720B035F" w14:textId="5FD72F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R4-2211237</w:t>
            </w:r>
          </w:p>
        </w:tc>
        <w:tc>
          <w:tcPr>
            <w:tcW w:w="811" w:type="pct"/>
          </w:tcPr>
          <w:p w14:paraId="2B8D43FB" w14:textId="5D43BA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Part-1 (Rel-16)</w:t>
            </w:r>
          </w:p>
        </w:tc>
        <w:tc>
          <w:tcPr>
            <w:tcW w:w="515" w:type="pct"/>
          </w:tcPr>
          <w:p w14:paraId="6575C062" w14:textId="0A5585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1626563" w14:textId="0DE30B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66D8757B" w14:textId="5A42EC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2411</w:t>
            </w:r>
          </w:p>
        </w:tc>
        <w:tc>
          <w:tcPr>
            <w:tcW w:w="294" w:type="pct"/>
          </w:tcPr>
          <w:p w14:paraId="191FEC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8CFAE4E" w14:textId="547C59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25EF17A" w14:textId="417966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F62BB00" w14:textId="6969FC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29ACB522" w14:textId="220D4F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DD92836" w14:textId="77777777" w:rsidTr="003F23A7">
        <w:tc>
          <w:tcPr>
            <w:tcW w:w="586" w:type="pct"/>
          </w:tcPr>
          <w:p w14:paraId="0C0123F0" w14:textId="7EE85E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R4-2211238</w:t>
            </w:r>
          </w:p>
        </w:tc>
        <w:tc>
          <w:tcPr>
            <w:tcW w:w="811" w:type="pct"/>
          </w:tcPr>
          <w:p w14:paraId="22CC6197" w14:textId="33805D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Part-1 (Rel-17)</w:t>
            </w:r>
          </w:p>
        </w:tc>
        <w:tc>
          <w:tcPr>
            <w:tcW w:w="515" w:type="pct"/>
          </w:tcPr>
          <w:p w14:paraId="15C8A890" w14:textId="5E93CC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4DF75376" w14:textId="670869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449A3B8" w14:textId="48D5EE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2412</w:t>
            </w:r>
          </w:p>
        </w:tc>
        <w:tc>
          <w:tcPr>
            <w:tcW w:w="294" w:type="pct"/>
          </w:tcPr>
          <w:p w14:paraId="381A991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70F47A" w14:textId="5230CF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5FF1B1" w14:textId="358654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C7F96E" w14:textId="7D6802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4B8BA8B" w14:textId="1A355D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7F5CC32" w14:textId="77777777" w:rsidTr="003F23A7">
        <w:tc>
          <w:tcPr>
            <w:tcW w:w="586" w:type="pct"/>
          </w:tcPr>
          <w:p w14:paraId="7A430105" w14:textId="1BA75F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R4-2211239</w:t>
            </w:r>
          </w:p>
        </w:tc>
        <w:tc>
          <w:tcPr>
            <w:tcW w:w="811" w:type="pct"/>
          </w:tcPr>
          <w:p w14:paraId="778B1AB1" w14:textId="7F0F1F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Part-2 (Rel-15)</w:t>
            </w:r>
          </w:p>
        </w:tc>
        <w:tc>
          <w:tcPr>
            <w:tcW w:w="515" w:type="pct"/>
          </w:tcPr>
          <w:p w14:paraId="2E8BFE80" w14:textId="022846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MCC. Nokia</w:t>
            </w:r>
          </w:p>
        </w:tc>
        <w:tc>
          <w:tcPr>
            <w:tcW w:w="441" w:type="pct"/>
          </w:tcPr>
          <w:p w14:paraId="4BAF3443" w14:textId="5E1D60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B74DE49" w14:textId="28182D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2413</w:t>
            </w:r>
          </w:p>
        </w:tc>
        <w:tc>
          <w:tcPr>
            <w:tcW w:w="294" w:type="pct"/>
          </w:tcPr>
          <w:p w14:paraId="6D80583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C5B4BC" w14:textId="428D2D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0EB38051" w14:textId="3D06D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74E6C2F" w14:textId="4B139D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69908DD" w14:textId="4A8E0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830EF9E" w14:textId="77777777" w:rsidTr="003F23A7">
        <w:tc>
          <w:tcPr>
            <w:tcW w:w="586" w:type="pct"/>
          </w:tcPr>
          <w:p w14:paraId="460BFE81" w14:textId="086579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R4-2211240</w:t>
            </w:r>
          </w:p>
        </w:tc>
        <w:tc>
          <w:tcPr>
            <w:tcW w:w="811" w:type="pct"/>
          </w:tcPr>
          <w:p w14:paraId="552F6FAE" w14:textId="37EF72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Part-2 (Rel-16)</w:t>
            </w:r>
          </w:p>
        </w:tc>
        <w:tc>
          <w:tcPr>
            <w:tcW w:w="515" w:type="pct"/>
          </w:tcPr>
          <w:p w14:paraId="17DC57BB" w14:textId="77F962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MCC. Nokia</w:t>
            </w:r>
          </w:p>
        </w:tc>
        <w:tc>
          <w:tcPr>
            <w:tcW w:w="441" w:type="pct"/>
          </w:tcPr>
          <w:p w14:paraId="7B1E5B86" w14:textId="353765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56AA2588" w14:textId="292BCF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2414</w:t>
            </w:r>
          </w:p>
        </w:tc>
        <w:tc>
          <w:tcPr>
            <w:tcW w:w="294" w:type="pct"/>
          </w:tcPr>
          <w:p w14:paraId="586EA40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7968CC9" w14:textId="10BBBB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5A3CD5D" w14:textId="0D2055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80A5A88" w14:textId="2C7377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103FBC8C" w14:textId="64C6EC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72610C9" w14:textId="77777777" w:rsidTr="003F23A7">
        <w:tc>
          <w:tcPr>
            <w:tcW w:w="586" w:type="pct"/>
          </w:tcPr>
          <w:p w14:paraId="7215E802" w14:textId="7A5EB2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R4-2211241</w:t>
            </w:r>
          </w:p>
        </w:tc>
        <w:tc>
          <w:tcPr>
            <w:tcW w:w="811" w:type="pct"/>
          </w:tcPr>
          <w:p w14:paraId="4D7294A1" w14:textId="1E0237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38.133 Perf Maintenance Part-2 (Rel-17)</w:t>
            </w:r>
          </w:p>
        </w:tc>
        <w:tc>
          <w:tcPr>
            <w:tcW w:w="515" w:type="pct"/>
          </w:tcPr>
          <w:p w14:paraId="3FBCC0BA" w14:textId="56177B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MCC. Nokia</w:t>
            </w:r>
          </w:p>
        </w:tc>
        <w:tc>
          <w:tcPr>
            <w:tcW w:w="441" w:type="pct"/>
          </w:tcPr>
          <w:p w14:paraId="473A6A0D" w14:textId="5DF21C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27033D54" w14:textId="2C36B9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2415</w:t>
            </w:r>
          </w:p>
        </w:tc>
        <w:tc>
          <w:tcPr>
            <w:tcW w:w="294" w:type="pct"/>
          </w:tcPr>
          <w:p w14:paraId="425499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29A6915" w14:textId="4A6735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8BE35C7" w14:textId="74744F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421E363" w14:textId="2D27E3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531D53D6" w14:textId="6E5E74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AC28284" w14:textId="77777777" w:rsidTr="003F23A7">
        <w:tc>
          <w:tcPr>
            <w:tcW w:w="586" w:type="pct"/>
          </w:tcPr>
          <w:p w14:paraId="06481D3B" w14:textId="6315A9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R4-2211248</w:t>
            </w:r>
          </w:p>
        </w:tc>
        <w:tc>
          <w:tcPr>
            <w:tcW w:w="811" w:type="pct"/>
          </w:tcPr>
          <w:p w14:paraId="17960766" w14:textId="512642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extending NR to 71GHz for TS38.133</w:t>
            </w:r>
          </w:p>
        </w:tc>
        <w:tc>
          <w:tcPr>
            <w:tcW w:w="515" w:type="pct"/>
          </w:tcPr>
          <w:p w14:paraId="71A698E9" w14:textId="43CEEC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Intel Corporation</w:t>
            </w:r>
          </w:p>
        </w:tc>
        <w:tc>
          <w:tcPr>
            <w:tcW w:w="441" w:type="pct"/>
          </w:tcPr>
          <w:p w14:paraId="1F452014" w14:textId="7465C7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39EC5571" w14:textId="7FABF8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2416</w:t>
            </w:r>
          </w:p>
        </w:tc>
        <w:tc>
          <w:tcPr>
            <w:tcW w:w="294" w:type="pct"/>
          </w:tcPr>
          <w:p w14:paraId="3A96900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20AE1E" w14:textId="0357B7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C4909D" w14:textId="572008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4EC9719" w14:textId="02E65B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NR_ext_to_71GHz-Core</w:t>
            </w:r>
          </w:p>
        </w:tc>
        <w:tc>
          <w:tcPr>
            <w:tcW w:w="512" w:type="pct"/>
          </w:tcPr>
          <w:p w14:paraId="336D7F89" w14:textId="5A5E61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AE20E5" w14:textId="77777777" w:rsidTr="003F23A7">
        <w:tc>
          <w:tcPr>
            <w:tcW w:w="586" w:type="pct"/>
          </w:tcPr>
          <w:p w14:paraId="549202A1" w14:textId="1430D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R4-2211249</w:t>
            </w:r>
          </w:p>
        </w:tc>
        <w:tc>
          <w:tcPr>
            <w:tcW w:w="811" w:type="pct"/>
          </w:tcPr>
          <w:p w14:paraId="007BAE90" w14:textId="302315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RRM requirements for FR2 RF enhancement</w:t>
            </w:r>
          </w:p>
        </w:tc>
        <w:tc>
          <w:tcPr>
            <w:tcW w:w="515" w:type="pct"/>
          </w:tcPr>
          <w:p w14:paraId="23E47626" w14:textId="4CFBF4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</w:t>
            </w:r>
          </w:p>
        </w:tc>
        <w:tc>
          <w:tcPr>
            <w:tcW w:w="441" w:type="pct"/>
          </w:tcPr>
          <w:p w14:paraId="0E954D40" w14:textId="78D598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0C14D22" w14:textId="3555FB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2417</w:t>
            </w:r>
          </w:p>
        </w:tc>
        <w:tc>
          <w:tcPr>
            <w:tcW w:w="294" w:type="pct"/>
          </w:tcPr>
          <w:p w14:paraId="62B8C80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5DDF530" w14:textId="3E9C48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F142FB9" w14:textId="0C8B2C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477744C" w14:textId="5244E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NR_RF_FR2_req_enh2-Core</w:t>
            </w:r>
          </w:p>
        </w:tc>
        <w:tc>
          <w:tcPr>
            <w:tcW w:w="512" w:type="pct"/>
          </w:tcPr>
          <w:p w14:paraId="45B541E7" w14:textId="395F0C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1559204" w14:textId="77777777" w:rsidTr="003F23A7">
        <w:tc>
          <w:tcPr>
            <w:tcW w:w="586" w:type="pct"/>
          </w:tcPr>
          <w:p w14:paraId="593D10F5" w14:textId="2ACF8B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R4-2211250</w:t>
            </w:r>
          </w:p>
        </w:tc>
        <w:tc>
          <w:tcPr>
            <w:tcW w:w="811" w:type="pct"/>
          </w:tcPr>
          <w:p w14:paraId="16C05E4C" w14:textId="77289F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RRM requirements for NTN</w:t>
            </w:r>
          </w:p>
        </w:tc>
        <w:tc>
          <w:tcPr>
            <w:tcW w:w="515" w:type="pct"/>
          </w:tcPr>
          <w:p w14:paraId="6CEE5489" w14:textId="6C75E2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Qualcomm</w:t>
            </w:r>
          </w:p>
        </w:tc>
        <w:tc>
          <w:tcPr>
            <w:tcW w:w="441" w:type="pct"/>
          </w:tcPr>
          <w:p w14:paraId="0E2DFE30" w14:textId="0191CC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38.133</w:t>
            </w:r>
          </w:p>
        </w:tc>
        <w:tc>
          <w:tcPr>
            <w:tcW w:w="368" w:type="pct"/>
          </w:tcPr>
          <w:p w14:paraId="157D3901" w14:textId="51657D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2418</w:t>
            </w:r>
          </w:p>
        </w:tc>
        <w:tc>
          <w:tcPr>
            <w:tcW w:w="294" w:type="pct"/>
          </w:tcPr>
          <w:p w14:paraId="00008C5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015C40C" w14:textId="3D9EF9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0EC84B" w14:textId="16D397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826B4E6" w14:textId="4E66E4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NR_NTN_solutions-Core</w:t>
            </w:r>
          </w:p>
        </w:tc>
        <w:tc>
          <w:tcPr>
            <w:tcW w:w="512" w:type="pct"/>
          </w:tcPr>
          <w:p w14:paraId="6FF69240" w14:textId="5C61C9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C83E448" w14:textId="77777777" w:rsidTr="003F23A7">
        <w:tc>
          <w:tcPr>
            <w:tcW w:w="586" w:type="pct"/>
          </w:tcPr>
          <w:p w14:paraId="393A21AB" w14:textId="6AD998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R4-2208243</w:t>
            </w:r>
          </w:p>
        </w:tc>
        <w:tc>
          <w:tcPr>
            <w:tcW w:w="811" w:type="pct"/>
          </w:tcPr>
          <w:p w14:paraId="062A5E9D" w14:textId="38C56A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38.141-1</w:t>
            </w:r>
          </w:p>
        </w:tc>
        <w:tc>
          <w:tcPr>
            <w:tcW w:w="515" w:type="pct"/>
          </w:tcPr>
          <w:p w14:paraId="227C5712" w14:textId="089EC9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1725238F" w14:textId="4EA094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06D1EC82" w14:textId="015CED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0270</w:t>
            </w:r>
          </w:p>
        </w:tc>
        <w:tc>
          <w:tcPr>
            <w:tcW w:w="294" w:type="pct"/>
          </w:tcPr>
          <w:p w14:paraId="3E6AFC9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69CE28" w14:textId="64FDD6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B169412" w14:textId="7916CB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C3B5195" w14:textId="7A7734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5AB568D7" w14:textId="4A1635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59BE9B82" w14:textId="77777777" w:rsidTr="003F23A7">
        <w:tc>
          <w:tcPr>
            <w:tcW w:w="586" w:type="pct"/>
          </w:tcPr>
          <w:p w14:paraId="1EFEDDB3" w14:textId="0060AB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R4-2208791</w:t>
            </w:r>
          </w:p>
        </w:tc>
        <w:tc>
          <w:tcPr>
            <w:tcW w:w="811" w:type="pct"/>
          </w:tcPr>
          <w:p w14:paraId="328BD426" w14:textId="178E45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38.141-1: BS RF conformance requirements for 1024QAM in FR1</w:t>
            </w:r>
          </w:p>
        </w:tc>
        <w:tc>
          <w:tcPr>
            <w:tcW w:w="515" w:type="pct"/>
          </w:tcPr>
          <w:p w14:paraId="39569185" w14:textId="481963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49195B61" w14:textId="10F9E9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6CD37DB0" w14:textId="5E7284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0271</w:t>
            </w:r>
          </w:p>
        </w:tc>
        <w:tc>
          <w:tcPr>
            <w:tcW w:w="294" w:type="pct"/>
          </w:tcPr>
          <w:p w14:paraId="0889C6E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89FFFB5" w14:textId="6A432B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D21854B" w14:textId="2DEA59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A034D1D" w14:textId="127D18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5BB21438" w14:textId="642999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8C2878" w14:textId="77777777" w:rsidTr="003F23A7">
        <w:tc>
          <w:tcPr>
            <w:tcW w:w="586" w:type="pct"/>
          </w:tcPr>
          <w:p w14:paraId="3A365587" w14:textId="54F942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R4-2209533</w:t>
            </w:r>
          </w:p>
        </w:tc>
        <w:tc>
          <w:tcPr>
            <w:tcW w:w="811" w:type="pct"/>
          </w:tcPr>
          <w:p w14:paraId="517BFC66" w14:textId="796ECBF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n100 requirements</w:t>
            </w:r>
          </w:p>
        </w:tc>
        <w:tc>
          <w:tcPr>
            <w:tcW w:w="515" w:type="pct"/>
          </w:tcPr>
          <w:p w14:paraId="1C8EC586" w14:textId="2A92B5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C3C71CF" w14:textId="59520D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5E6DAA8" w14:textId="3BD59C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294" w:type="pct"/>
          </w:tcPr>
          <w:p w14:paraId="245F2B4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20D4C17" w14:textId="0CD2ED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2CF8C2" w14:textId="12EE80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F4FDB41" w14:textId="62C194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659B2FF8" w14:textId="375DDC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80D1723" w14:textId="77777777" w:rsidTr="003F23A7">
        <w:tc>
          <w:tcPr>
            <w:tcW w:w="586" w:type="pct"/>
          </w:tcPr>
          <w:p w14:paraId="54E8C037" w14:textId="593D84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R4-2210888</w:t>
            </w:r>
          </w:p>
        </w:tc>
        <w:tc>
          <w:tcPr>
            <w:tcW w:w="811" w:type="pct"/>
          </w:tcPr>
          <w:p w14:paraId="0022E5E9" w14:textId="281362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38.141-1 on introduction of n100 requirements</w:t>
            </w:r>
          </w:p>
        </w:tc>
        <w:tc>
          <w:tcPr>
            <w:tcW w:w="515" w:type="pct"/>
          </w:tcPr>
          <w:p w14:paraId="55DACCA6" w14:textId="0AC602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45E9CE34" w14:textId="695C8B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35987735" w14:textId="1E5CC0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0272</w:t>
            </w:r>
          </w:p>
        </w:tc>
        <w:tc>
          <w:tcPr>
            <w:tcW w:w="294" w:type="pct"/>
          </w:tcPr>
          <w:p w14:paraId="35220FAF" w14:textId="674D8B3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6C087D5" w14:textId="24E314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327FFB9" w14:textId="3689CF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08A3419" w14:textId="5FEE04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NR_RAIL_EU_900MHz-Perf</w:t>
            </w:r>
          </w:p>
        </w:tc>
        <w:tc>
          <w:tcPr>
            <w:tcW w:w="512" w:type="pct"/>
          </w:tcPr>
          <w:p w14:paraId="10FD7F66" w14:textId="493C60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1A5AFDC" w14:textId="77777777" w:rsidTr="003F23A7">
        <w:tc>
          <w:tcPr>
            <w:tcW w:w="586" w:type="pct"/>
          </w:tcPr>
          <w:p w14:paraId="23E86AB3" w14:textId="7C5872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R4-2211317</w:t>
            </w:r>
          </w:p>
        </w:tc>
        <w:tc>
          <w:tcPr>
            <w:tcW w:w="811" w:type="pct"/>
          </w:tcPr>
          <w:p w14:paraId="265207E8" w14:textId="683506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(Rel-16, CAT F)</w:t>
            </w:r>
          </w:p>
        </w:tc>
        <w:tc>
          <w:tcPr>
            <w:tcW w:w="515" w:type="pct"/>
          </w:tcPr>
          <w:p w14:paraId="34060F92" w14:textId="554870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67902808" w14:textId="57141A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205CAC80" w14:textId="39583B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0273</w:t>
            </w:r>
          </w:p>
        </w:tc>
        <w:tc>
          <w:tcPr>
            <w:tcW w:w="294" w:type="pct"/>
          </w:tcPr>
          <w:p w14:paraId="1E526C1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08792D" w14:textId="08F435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F1DAB9B" w14:textId="1BBD0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4D479A" w14:textId="3DA745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</w:t>
            </w:r>
          </w:p>
        </w:tc>
        <w:tc>
          <w:tcPr>
            <w:tcW w:w="512" w:type="pct"/>
          </w:tcPr>
          <w:p w14:paraId="0FC0C72D" w14:textId="55150E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9FD4929" w14:textId="77777777" w:rsidTr="003F23A7">
        <w:tc>
          <w:tcPr>
            <w:tcW w:w="586" w:type="pct"/>
          </w:tcPr>
          <w:p w14:paraId="0E330758" w14:textId="74EC7D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R4-2211318</w:t>
            </w:r>
          </w:p>
        </w:tc>
        <w:tc>
          <w:tcPr>
            <w:tcW w:w="811" w:type="pct"/>
          </w:tcPr>
          <w:p w14:paraId="56AD720A" w14:textId="2FA65F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38.141-1 Maintenance RF part (Rel-17, CAT F)</w:t>
            </w:r>
          </w:p>
        </w:tc>
        <w:tc>
          <w:tcPr>
            <w:tcW w:w="515" w:type="pct"/>
          </w:tcPr>
          <w:p w14:paraId="56FCD6E1" w14:textId="1C9984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3CCC4922" w14:textId="486A3E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38.141-1</w:t>
            </w:r>
          </w:p>
        </w:tc>
        <w:tc>
          <w:tcPr>
            <w:tcW w:w="368" w:type="pct"/>
          </w:tcPr>
          <w:p w14:paraId="041E7D90" w14:textId="2EEAE0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0274</w:t>
            </w:r>
          </w:p>
        </w:tc>
        <w:tc>
          <w:tcPr>
            <w:tcW w:w="294" w:type="pct"/>
          </w:tcPr>
          <w:p w14:paraId="20C3B97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FAF780E" w14:textId="03AF97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99D78CB" w14:textId="024E1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92FD712" w14:textId="09374F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NR_unlic</w:t>
            </w:r>
          </w:p>
        </w:tc>
        <w:tc>
          <w:tcPr>
            <w:tcW w:w="512" w:type="pct"/>
          </w:tcPr>
          <w:p w14:paraId="0B5A806B" w14:textId="29FE39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97666C" w14:textId="77777777" w:rsidTr="003F23A7">
        <w:tc>
          <w:tcPr>
            <w:tcW w:w="586" w:type="pct"/>
          </w:tcPr>
          <w:p w14:paraId="2DCF0B06" w14:textId="0440F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R4-2208231</w:t>
            </w:r>
          </w:p>
        </w:tc>
        <w:tc>
          <w:tcPr>
            <w:tcW w:w="811" w:type="pct"/>
          </w:tcPr>
          <w:p w14:paraId="7AE6B99F" w14:textId="4C509F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On sweep time for unwanted emission testing (Rel-15)</w:t>
            </w:r>
          </w:p>
        </w:tc>
        <w:tc>
          <w:tcPr>
            <w:tcW w:w="515" w:type="pct"/>
          </w:tcPr>
          <w:p w14:paraId="006BFDCE" w14:textId="4C0EA8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49F470D2" w14:textId="695222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1990FD7" w14:textId="0F0D62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294" w:type="pct"/>
          </w:tcPr>
          <w:p w14:paraId="2801917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F3613FD" w14:textId="0F9A97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38A9ACA0" w14:textId="38BDF6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0503630" w14:textId="6A9715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003BB4E5" w14:textId="412058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5B4384AB" w14:textId="77777777" w:rsidTr="003F23A7">
        <w:tc>
          <w:tcPr>
            <w:tcW w:w="586" w:type="pct"/>
          </w:tcPr>
          <w:p w14:paraId="0388F73B" w14:textId="484581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R4-2210821</w:t>
            </w:r>
          </w:p>
        </w:tc>
        <w:tc>
          <w:tcPr>
            <w:tcW w:w="811" w:type="pct"/>
          </w:tcPr>
          <w:p w14:paraId="388148D5" w14:textId="2D7B06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On sweep time for unwanted emission testing (Rel-15)</w:t>
            </w:r>
          </w:p>
        </w:tc>
        <w:tc>
          <w:tcPr>
            <w:tcW w:w="515" w:type="pct"/>
          </w:tcPr>
          <w:p w14:paraId="52D3E846" w14:textId="63C0CE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682978E" w14:textId="76CF15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AFCD90E" w14:textId="017944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0394</w:t>
            </w:r>
          </w:p>
        </w:tc>
        <w:tc>
          <w:tcPr>
            <w:tcW w:w="294" w:type="pct"/>
          </w:tcPr>
          <w:p w14:paraId="511FF050" w14:textId="244094B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5152FB36" w14:textId="5C958C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777C31C3" w14:textId="704DC1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28DFC4C" w14:textId="71FE6A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4C14F68E" w14:textId="48434A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4114EE6A" w14:textId="77777777" w:rsidTr="003F23A7">
        <w:tc>
          <w:tcPr>
            <w:tcW w:w="586" w:type="pct"/>
          </w:tcPr>
          <w:p w14:paraId="3EA1E30B" w14:textId="5B0B30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R4-2208232</w:t>
            </w:r>
          </w:p>
        </w:tc>
        <w:tc>
          <w:tcPr>
            <w:tcW w:w="811" w:type="pct"/>
          </w:tcPr>
          <w:p w14:paraId="638FF616" w14:textId="575255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On sweep time for unwanted emission testing (Rel-16)</w:t>
            </w:r>
          </w:p>
        </w:tc>
        <w:tc>
          <w:tcPr>
            <w:tcW w:w="515" w:type="pct"/>
          </w:tcPr>
          <w:p w14:paraId="24E082B6" w14:textId="0C97DC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540335FD" w14:textId="38EE3A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A3B1BC1" w14:textId="264607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0395</w:t>
            </w:r>
          </w:p>
        </w:tc>
        <w:tc>
          <w:tcPr>
            <w:tcW w:w="294" w:type="pct"/>
          </w:tcPr>
          <w:p w14:paraId="68A483B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A5E0410" w14:textId="679AA7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3CE8199" w14:textId="331E3F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44EB5BB" w14:textId="2A6C8F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4A9E9708" w14:textId="21CBFB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759599F8" w14:textId="77777777" w:rsidTr="003F23A7">
        <w:tc>
          <w:tcPr>
            <w:tcW w:w="586" w:type="pct"/>
          </w:tcPr>
          <w:p w14:paraId="05325382" w14:textId="0740C7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R4-2208233</w:t>
            </w:r>
          </w:p>
        </w:tc>
        <w:tc>
          <w:tcPr>
            <w:tcW w:w="811" w:type="pct"/>
          </w:tcPr>
          <w:p w14:paraId="76BA4703" w14:textId="5B3F49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TS 38.141-2 On sweep time for unwanted emission testing (Rel-17)</w:t>
            </w:r>
          </w:p>
        </w:tc>
        <w:tc>
          <w:tcPr>
            <w:tcW w:w="515" w:type="pct"/>
          </w:tcPr>
          <w:p w14:paraId="63434569" w14:textId="25F7E2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6CAA8C9" w14:textId="31CA7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7B9E01D" w14:textId="3F9448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0396</w:t>
            </w:r>
          </w:p>
        </w:tc>
        <w:tc>
          <w:tcPr>
            <w:tcW w:w="294" w:type="pct"/>
          </w:tcPr>
          <w:p w14:paraId="40D7A21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B72E364" w14:textId="369B81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18A3749" w14:textId="06B34B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5E77E20E" w14:textId="275814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8281AB6" w14:textId="790535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endorsed</w:t>
            </w:r>
          </w:p>
        </w:tc>
      </w:tr>
      <w:tr w:rsidR="00A55076" w14:paraId="633C3F8D" w14:textId="77777777" w:rsidTr="003F23A7">
        <w:tc>
          <w:tcPr>
            <w:tcW w:w="586" w:type="pct"/>
          </w:tcPr>
          <w:p w14:paraId="02C37C41" w14:textId="195EF6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R4-2208792</w:t>
            </w:r>
          </w:p>
        </w:tc>
        <w:tc>
          <w:tcPr>
            <w:tcW w:w="811" w:type="pct"/>
          </w:tcPr>
          <w:p w14:paraId="20827EF7" w14:textId="6B1A53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RF conformance requirements for 1024QAM in FR1</w:t>
            </w:r>
          </w:p>
        </w:tc>
        <w:tc>
          <w:tcPr>
            <w:tcW w:w="515" w:type="pct"/>
          </w:tcPr>
          <w:p w14:paraId="494D89CC" w14:textId="6C0A52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NEC</w:t>
            </w:r>
          </w:p>
        </w:tc>
        <w:tc>
          <w:tcPr>
            <w:tcW w:w="441" w:type="pct"/>
          </w:tcPr>
          <w:p w14:paraId="3EAC2D34" w14:textId="62FD43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E4EF26A" w14:textId="290FC6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0397</w:t>
            </w:r>
          </w:p>
        </w:tc>
        <w:tc>
          <w:tcPr>
            <w:tcW w:w="294" w:type="pct"/>
          </w:tcPr>
          <w:p w14:paraId="65B6B422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D295E49" w14:textId="5D2C94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712D982" w14:textId="124893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92F128A" w14:textId="0552D3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3DE70875" w14:textId="5578B4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7BEC85FE" w14:textId="77777777" w:rsidTr="003F23A7">
        <w:tc>
          <w:tcPr>
            <w:tcW w:w="586" w:type="pct"/>
          </w:tcPr>
          <w:p w14:paraId="06050258" w14:textId="3BDD5D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R4-2208839</w:t>
            </w:r>
          </w:p>
        </w:tc>
        <w:tc>
          <w:tcPr>
            <w:tcW w:w="811" w:type="pct"/>
          </w:tcPr>
          <w:p w14:paraId="0937A7A3" w14:textId="36561E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FR2 OBUE Cat B requirement table note clarification (6.7.4.5.2)</w:t>
            </w:r>
          </w:p>
        </w:tc>
        <w:tc>
          <w:tcPr>
            <w:tcW w:w="515" w:type="pct"/>
          </w:tcPr>
          <w:p w14:paraId="3726DE80" w14:textId="20CBB1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441" w:type="pct"/>
          </w:tcPr>
          <w:p w14:paraId="69329682" w14:textId="4162F1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54C4FA67" w14:textId="0BE7DB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294" w:type="pct"/>
          </w:tcPr>
          <w:p w14:paraId="23C720F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947FAD2" w14:textId="58DF85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96E1D62" w14:textId="120C67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06A234D" w14:textId="00F418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NR_47GHz_band-Perf</w:t>
            </w:r>
          </w:p>
        </w:tc>
        <w:tc>
          <w:tcPr>
            <w:tcW w:w="512" w:type="pct"/>
          </w:tcPr>
          <w:p w14:paraId="22D90DA0" w14:textId="2F6535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2EE70AC" w14:textId="77777777" w:rsidTr="003F23A7">
        <w:tc>
          <w:tcPr>
            <w:tcW w:w="586" w:type="pct"/>
          </w:tcPr>
          <w:p w14:paraId="32865FE7" w14:textId="106519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R4-2210699</w:t>
            </w:r>
          </w:p>
        </w:tc>
        <w:tc>
          <w:tcPr>
            <w:tcW w:w="811" w:type="pct"/>
          </w:tcPr>
          <w:p w14:paraId="6819E2B4" w14:textId="118F30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38.141-2: BS FR2 OBUE Cat B requirement table note clarification (6.7.4.5.2)</w:t>
            </w:r>
          </w:p>
        </w:tc>
        <w:tc>
          <w:tcPr>
            <w:tcW w:w="515" w:type="pct"/>
          </w:tcPr>
          <w:p w14:paraId="441AFFA9" w14:textId="3D4434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Keysight Technologies UK Ltd</w:t>
            </w:r>
          </w:p>
        </w:tc>
        <w:tc>
          <w:tcPr>
            <w:tcW w:w="441" w:type="pct"/>
          </w:tcPr>
          <w:p w14:paraId="5ACEE24A" w14:textId="7C8EC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DCC204D" w14:textId="0CC571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0398</w:t>
            </w:r>
          </w:p>
        </w:tc>
        <w:tc>
          <w:tcPr>
            <w:tcW w:w="294" w:type="pct"/>
          </w:tcPr>
          <w:p w14:paraId="2B0007A2" w14:textId="0DAB24B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B31ADA4" w14:textId="79ACE5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BDF339B" w14:textId="78E5FD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CCBC901" w14:textId="2A3D4C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NR_newRAT-Perf, NR_47GHz_band-Perf</w:t>
            </w:r>
          </w:p>
        </w:tc>
        <w:tc>
          <w:tcPr>
            <w:tcW w:w="512" w:type="pct"/>
          </w:tcPr>
          <w:p w14:paraId="70EB0367" w14:textId="0CAD17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2A96E7C" w14:textId="77777777" w:rsidTr="003F23A7">
        <w:tc>
          <w:tcPr>
            <w:tcW w:w="586" w:type="pct"/>
          </w:tcPr>
          <w:p w14:paraId="39224CA3" w14:textId="090053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R4-2208894</w:t>
            </w:r>
          </w:p>
        </w:tc>
        <w:tc>
          <w:tcPr>
            <w:tcW w:w="811" w:type="pct"/>
          </w:tcPr>
          <w:p w14:paraId="73E2EE11" w14:textId="6C9048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38.141-2 - Introduction of licensed 6GHz band n104</w:t>
            </w:r>
          </w:p>
        </w:tc>
        <w:tc>
          <w:tcPr>
            <w:tcW w:w="515" w:type="pct"/>
          </w:tcPr>
          <w:p w14:paraId="63D405BF" w14:textId="762C63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57ED6F17" w14:textId="1FF0DD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4ACBA51D" w14:textId="765DB3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0399</w:t>
            </w:r>
          </w:p>
        </w:tc>
        <w:tc>
          <w:tcPr>
            <w:tcW w:w="294" w:type="pct"/>
          </w:tcPr>
          <w:p w14:paraId="018A28A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C45227F" w14:textId="03B6B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3492798" w14:textId="1388E8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880E62B" w14:textId="0652F2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640AF016" w14:textId="372B98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7E002A7" w14:textId="77777777" w:rsidTr="003F23A7">
        <w:tc>
          <w:tcPr>
            <w:tcW w:w="586" w:type="pct"/>
          </w:tcPr>
          <w:p w14:paraId="52A20865" w14:textId="07D26E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R4-2208898</w:t>
            </w:r>
          </w:p>
        </w:tc>
        <w:tc>
          <w:tcPr>
            <w:tcW w:w="811" w:type="pct"/>
          </w:tcPr>
          <w:p w14:paraId="2D28F637" w14:textId="2EF82A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RMR 900MHz band introduction</w:t>
            </w:r>
          </w:p>
        </w:tc>
        <w:tc>
          <w:tcPr>
            <w:tcW w:w="515" w:type="pct"/>
          </w:tcPr>
          <w:p w14:paraId="177A688F" w14:textId="017184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E0A01DA" w14:textId="7AF3CA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70F5E21B" w14:textId="75A5F7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0400</w:t>
            </w:r>
          </w:p>
        </w:tc>
        <w:tc>
          <w:tcPr>
            <w:tcW w:w="294" w:type="pct"/>
          </w:tcPr>
          <w:p w14:paraId="23F024D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EC114E8" w14:textId="7B12AA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04BDDD9" w14:textId="161A51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98AB84E" w14:textId="0AB016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NR_RAIL_EU_900MHz-Core</w:t>
            </w:r>
          </w:p>
        </w:tc>
        <w:tc>
          <w:tcPr>
            <w:tcW w:w="512" w:type="pct"/>
          </w:tcPr>
          <w:p w14:paraId="39CD6672" w14:textId="2069A0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E00BC30" w14:textId="77777777" w:rsidTr="003F23A7">
        <w:tc>
          <w:tcPr>
            <w:tcW w:w="586" w:type="pct"/>
          </w:tcPr>
          <w:p w14:paraId="5A475D41" w14:textId="5D4062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R4-2209138</w:t>
            </w:r>
          </w:p>
        </w:tc>
        <w:tc>
          <w:tcPr>
            <w:tcW w:w="811" w:type="pct"/>
          </w:tcPr>
          <w:p w14:paraId="7ED162D9" w14:textId="0A15FC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515" w:type="pct"/>
          </w:tcPr>
          <w:p w14:paraId="41CA0FAD" w14:textId="08905E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FC82899" w14:textId="257306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CCA8419" w14:textId="48D90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294" w:type="pct"/>
          </w:tcPr>
          <w:p w14:paraId="403A792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462D8D" w14:textId="47FE9F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54E3B0A" w14:textId="0E3A55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53BA6AE" w14:textId="6EF4EB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7C7635F4" w14:textId="44FD01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4898FCE3" w14:textId="77777777" w:rsidTr="003F23A7">
        <w:tc>
          <w:tcPr>
            <w:tcW w:w="586" w:type="pct"/>
          </w:tcPr>
          <w:p w14:paraId="15BD28E6" w14:textId="302A5D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R4-2210700</w:t>
            </w:r>
          </w:p>
        </w:tc>
        <w:tc>
          <w:tcPr>
            <w:tcW w:w="811" w:type="pct"/>
          </w:tcPr>
          <w:p w14:paraId="14D6B030" w14:textId="645CF9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38.141-2: Introduction of 1024 QAM in FR1</w:t>
            </w:r>
          </w:p>
        </w:tc>
        <w:tc>
          <w:tcPr>
            <w:tcW w:w="515" w:type="pct"/>
          </w:tcPr>
          <w:p w14:paraId="0B31D07F" w14:textId="5DE086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1184E50" w14:textId="098FED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C81130D" w14:textId="718DFB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0401</w:t>
            </w:r>
          </w:p>
        </w:tc>
        <w:tc>
          <w:tcPr>
            <w:tcW w:w="294" w:type="pct"/>
          </w:tcPr>
          <w:p w14:paraId="2EC4B835" w14:textId="6F0001D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BDBA50A" w14:textId="6E5370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4575E07" w14:textId="120209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6BF13DF" w14:textId="7336D1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NR_DL1024QAM_FR1-Perf</w:t>
            </w:r>
          </w:p>
        </w:tc>
        <w:tc>
          <w:tcPr>
            <w:tcW w:w="512" w:type="pct"/>
          </w:tcPr>
          <w:p w14:paraId="4B6A5057" w14:textId="18FFC3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56A19A94" w14:textId="77777777" w:rsidTr="003F23A7">
        <w:tc>
          <w:tcPr>
            <w:tcW w:w="586" w:type="pct"/>
          </w:tcPr>
          <w:p w14:paraId="0C2D2645" w14:textId="10B407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R4-2209397</w:t>
            </w:r>
          </w:p>
        </w:tc>
        <w:tc>
          <w:tcPr>
            <w:tcW w:w="811" w:type="pct"/>
          </w:tcPr>
          <w:p w14:paraId="3B21CC41" w14:textId="659DA8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Introduction fo FR2-2 BS Radiated demodulation requirements for TS 38.141-2</w:t>
            </w:r>
          </w:p>
        </w:tc>
        <w:tc>
          <w:tcPr>
            <w:tcW w:w="515" w:type="pct"/>
          </w:tcPr>
          <w:p w14:paraId="1AA5B361" w14:textId="6C528D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61DF5AF1" w14:textId="3616BA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50B0AD10" w14:textId="20F04B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0402</w:t>
            </w:r>
          </w:p>
        </w:tc>
        <w:tc>
          <w:tcPr>
            <w:tcW w:w="294" w:type="pct"/>
          </w:tcPr>
          <w:p w14:paraId="24EC0CA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EAEA509" w14:textId="3D8D45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CFE047D" w14:textId="6FAEC9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7FF0E6C" w14:textId="1F7573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NR_ext_to_71GHz-Perf</w:t>
            </w:r>
          </w:p>
        </w:tc>
        <w:tc>
          <w:tcPr>
            <w:tcW w:w="512" w:type="pct"/>
          </w:tcPr>
          <w:p w14:paraId="2ED90500" w14:textId="77ECC3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26931A22" w14:textId="77777777" w:rsidTr="003F23A7">
        <w:tc>
          <w:tcPr>
            <w:tcW w:w="586" w:type="pct"/>
          </w:tcPr>
          <w:p w14:paraId="1871C72A" w14:textId="745E51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R4-2210148</w:t>
            </w:r>
          </w:p>
        </w:tc>
        <w:tc>
          <w:tcPr>
            <w:tcW w:w="811" w:type="pct"/>
          </w:tcPr>
          <w:p w14:paraId="5FF258F1" w14:textId="61569E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38.141-2 on HST FR2 BS Demodulation Performance Requirements</w:t>
            </w:r>
          </w:p>
        </w:tc>
        <w:tc>
          <w:tcPr>
            <w:tcW w:w="515" w:type="pct"/>
          </w:tcPr>
          <w:p w14:paraId="6F4B08B7" w14:textId="530E80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C9A354A" w14:textId="6E6404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32FB256F" w14:textId="0E0947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0403</w:t>
            </w:r>
          </w:p>
        </w:tc>
        <w:tc>
          <w:tcPr>
            <w:tcW w:w="294" w:type="pct"/>
          </w:tcPr>
          <w:p w14:paraId="67D7ED1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1AF560F" w14:textId="14F66A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855AF6" w14:textId="4C6C08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CFF5D37" w14:textId="677F87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NR_HST_FR2-Perf</w:t>
            </w:r>
          </w:p>
        </w:tc>
        <w:tc>
          <w:tcPr>
            <w:tcW w:w="512" w:type="pct"/>
          </w:tcPr>
          <w:p w14:paraId="6BA7FC9E" w14:textId="228A23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6DDE4BC" w14:textId="77777777" w:rsidTr="003F23A7">
        <w:tc>
          <w:tcPr>
            <w:tcW w:w="586" w:type="pct"/>
          </w:tcPr>
          <w:p w14:paraId="1E1FD0E7" w14:textId="799CC1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R4-2211319</w:t>
            </w:r>
          </w:p>
        </w:tc>
        <w:tc>
          <w:tcPr>
            <w:tcW w:w="811" w:type="pct"/>
          </w:tcPr>
          <w:p w14:paraId="459DE930" w14:textId="0DB1CD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(Rel-15, CAT F)</w:t>
            </w:r>
          </w:p>
        </w:tc>
        <w:tc>
          <w:tcPr>
            <w:tcW w:w="515" w:type="pct"/>
          </w:tcPr>
          <w:p w14:paraId="5607A3EA" w14:textId="7919BF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E281ACD" w14:textId="6BD903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3991FA9" w14:textId="7F566D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0404</w:t>
            </w:r>
          </w:p>
        </w:tc>
        <w:tc>
          <w:tcPr>
            <w:tcW w:w="294" w:type="pct"/>
          </w:tcPr>
          <w:p w14:paraId="04607389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33CF9C8" w14:textId="31A729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Rel-15</w:t>
            </w:r>
          </w:p>
        </w:tc>
        <w:tc>
          <w:tcPr>
            <w:tcW w:w="294" w:type="pct"/>
          </w:tcPr>
          <w:p w14:paraId="55472B2C" w14:textId="74EBDD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65015B3" w14:textId="17A276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695D2EEB" w14:textId="4EB486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09AE304" w14:textId="77777777" w:rsidTr="003F23A7">
        <w:tc>
          <w:tcPr>
            <w:tcW w:w="586" w:type="pct"/>
          </w:tcPr>
          <w:p w14:paraId="6D0CEA9F" w14:textId="31040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R4-2211320</w:t>
            </w:r>
          </w:p>
        </w:tc>
        <w:tc>
          <w:tcPr>
            <w:tcW w:w="811" w:type="pct"/>
          </w:tcPr>
          <w:p w14:paraId="2391BCDD" w14:textId="02DD7B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(Rel-16, CAT F)</w:t>
            </w:r>
          </w:p>
        </w:tc>
        <w:tc>
          <w:tcPr>
            <w:tcW w:w="515" w:type="pct"/>
          </w:tcPr>
          <w:p w14:paraId="290741BA" w14:textId="05E1E1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16715570" w14:textId="45A12A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14E76D80" w14:textId="52E49E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0405</w:t>
            </w:r>
          </w:p>
        </w:tc>
        <w:tc>
          <w:tcPr>
            <w:tcW w:w="294" w:type="pct"/>
          </w:tcPr>
          <w:p w14:paraId="0D6089B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B90E104" w14:textId="27A477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01529A0" w14:textId="6B8074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6EAAA6E" w14:textId="39FA66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4399067E" w14:textId="5639E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57446ED" w14:textId="77777777" w:rsidTr="003F23A7">
        <w:tc>
          <w:tcPr>
            <w:tcW w:w="586" w:type="pct"/>
          </w:tcPr>
          <w:p w14:paraId="2DA80EF1" w14:textId="18D1D3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R4-2211321</w:t>
            </w:r>
          </w:p>
        </w:tc>
        <w:tc>
          <w:tcPr>
            <w:tcW w:w="811" w:type="pct"/>
          </w:tcPr>
          <w:p w14:paraId="2351F531" w14:textId="44ABDA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38.141-2 Maintenance RF part (Rel-17, CAT F)</w:t>
            </w:r>
          </w:p>
        </w:tc>
        <w:tc>
          <w:tcPr>
            <w:tcW w:w="515" w:type="pct"/>
          </w:tcPr>
          <w:p w14:paraId="1A381F29" w14:textId="0FF5A3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61030DF" w14:textId="5D855B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38.141-2</w:t>
            </w:r>
          </w:p>
        </w:tc>
        <w:tc>
          <w:tcPr>
            <w:tcW w:w="368" w:type="pct"/>
          </w:tcPr>
          <w:p w14:paraId="662FD811" w14:textId="601E55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0406</w:t>
            </w:r>
          </w:p>
        </w:tc>
        <w:tc>
          <w:tcPr>
            <w:tcW w:w="294" w:type="pct"/>
          </w:tcPr>
          <w:p w14:paraId="5480E42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FBDC685" w14:textId="06D267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75BD0C" w14:textId="50E2C2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5E26261" w14:textId="264431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NR_newRAT-Perf</w:t>
            </w:r>
          </w:p>
        </w:tc>
        <w:tc>
          <w:tcPr>
            <w:tcW w:w="512" w:type="pct"/>
          </w:tcPr>
          <w:p w14:paraId="38E50818" w14:textId="21252F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153AED2" w14:textId="77777777" w:rsidTr="003F23A7">
        <w:tc>
          <w:tcPr>
            <w:tcW w:w="586" w:type="pct"/>
          </w:tcPr>
          <w:p w14:paraId="393A8DEB" w14:textId="526667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R4-2211338</w:t>
            </w:r>
          </w:p>
        </w:tc>
        <w:tc>
          <w:tcPr>
            <w:tcW w:w="811" w:type="pct"/>
          </w:tcPr>
          <w:p w14:paraId="166347E4" w14:textId="3D8AA4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38.151</w:t>
            </w:r>
          </w:p>
        </w:tc>
        <w:tc>
          <w:tcPr>
            <w:tcW w:w="515" w:type="pct"/>
          </w:tcPr>
          <w:p w14:paraId="79C9AF4C" w14:textId="0AE1F8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CAICT</w:t>
            </w:r>
          </w:p>
        </w:tc>
        <w:tc>
          <w:tcPr>
            <w:tcW w:w="441" w:type="pct"/>
          </w:tcPr>
          <w:p w14:paraId="4956DCA9" w14:textId="19F832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38.151</w:t>
            </w:r>
          </w:p>
        </w:tc>
        <w:tc>
          <w:tcPr>
            <w:tcW w:w="368" w:type="pct"/>
          </w:tcPr>
          <w:p w14:paraId="245C2885" w14:textId="61BADF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7E8B4A1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0A60AAE" w14:textId="591EB2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F48336" w14:textId="09C25F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B5A8BD5" w14:textId="00CAF7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NR_MIMO_OTA-Core, NR_MIMO_OTA-Perf</w:t>
            </w:r>
          </w:p>
        </w:tc>
        <w:tc>
          <w:tcPr>
            <w:tcW w:w="512" w:type="pct"/>
          </w:tcPr>
          <w:p w14:paraId="2BB31C5C" w14:textId="0576768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2163C23" w14:textId="77777777" w:rsidTr="003F23A7">
        <w:tc>
          <w:tcPr>
            <w:tcW w:w="586" w:type="pct"/>
          </w:tcPr>
          <w:p w14:paraId="15C565E4" w14:textId="1A0DCF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R4-2211246</w:t>
            </w:r>
          </w:p>
        </w:tc>
        <w:tc>
          <w:tcPr>
            <w:tcW w:w="811" w:type="pct"/>
          </w:tcPr>
          <w:p w14:paraId="50E29B97" w14:textId="1EE111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38.171 requirements for support of A-GNSS</w:t>
            </w:r>
          </w:p>
        </w:tc>
        <w:tc>
          <w:tcPr>
            <w:tcW w:w="515" w:type="pct"/>
          </w:tcPr>
          <w:p w14:paraId="2077DFCD" w14:textId="3B6804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31D17D30" w14:textId="2093E9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368" w:type="pct"/>
          </w:tcPr>
          <w:p w14:paraId="4CBC5960" w14:textId="657579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0017</w:t>
            </w:r>
          </w:p>
        </w:tc>
        <w:tc>
          <w:tcPr>
            <w:tcW w:w="294" w:type="pct"/>
          </w:tcPr>
          <w:p w14:paraId="70BDA7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6DEC4DF" w14:textId="66BBA6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B338059" w14:textId="47F58ED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1CF87F0" w14:textId="32769C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319EBF1B" w14:textId="0B61FA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667887" w14:textId="77777777" w:rsidTr="003F23A7">
        <w:tc>
          <w:tcPr>
            <w:tcW w:w="586" w:type="pct"/>
          </w:tcPr>
          <w:p w14:paraId="6F4EFB24" w14:textId="082A9E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R4-2211247</w:t>
            </w:r>
          </w:p>
        </w:tc>
        <w:tc>
          <w:tcPr>
            <w:tcW w:w="811" w:type="pct"/>
          </w:tcPr>
          <w:p w14:paraId="44057D21" w14:textId="660C64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TS 38.171 requirements for support of A-GNSS</w:t>
            </w:r>
          </w:p>
        </w:tc>
        <w:tc>
          <w:tcPr>
            <w:tcW w:w="515" w:type="pct"/>
          </w:tcPr>
          <w:p w14:paraId="219E27F1" w14:textId="04814F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4B6F10EE" w14:textId="6FD0B4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38.171</w:t>
            </w:r>
          </w:p>
        </w:tc>
        <w:tc>
          <w:tcPr>
            <w:tcW w:w="368" w:type="pct"/>
          </w:tcPr>
          <w:p w14:paraId="7EE96621" w14:textId="34B802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0018</w:t>
            </w:r>
          </w:p>
        </w:tc>
        <w:tc>
          <w:tcPr>
            <w:tcW w:w="294" w:type="pct"/>
          </w:tcPr>
          <w:p w14:paraId="5B0000D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2E084F" w14:textId="125789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301995D" w14:textId="43406C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F655662" w14:textId="19858F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TEI16</w:t>
            </w:r>
          </w:p>
        </w:tc>
        <w:tc>
          <w:tcPr>
            <w:tcW w:w="512" w:type="pct"/>
          </w:tcPr>
          <w:p w14:paraId="5DAFC005" w14:textId="33E18F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7C24A0" w14:textId="77777777" w:rsidTr="003F23A7">
        <w:tc>
          <w:tcPr>
            <w:tcW w:w="586" w:type="pct"/>
          </w:tcPr>
          <w:p w14:paraId="75A96A2A" w14:textId="1E960D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R4-2208245</w:t>
            </w:r>
          </w:p>
        </w:tc>
        <w:tc>
          <w:tcPr>
            <w:tcW w:w="811" w:type="pct"/>
          </w:tcPr>
          <w:p w14:paraId="7F5ACCB5" w14:textId="7D8B20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Introducing 6GHz licensed operation into 38.174</w:t>
            </w:r>
          </w:p>
        </w:tc>
        <w:tc>
          <w:tcPr>
            <w:tcW w:w="515" w:type="pct"/>
          </w:tcPr>
          <w:p w14:paraId="596C3AE8" w14:textId="5D582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CATT</w:t>
            </w:r>
          </w:p>
        </w:tc>
        <w:tc>
          <w:tcPr>
            <w:tcW w:w="441" w:type="pct"/>
          </w:tcPr>
          <w:p w14:paraId="281CB990" w14:textId="1B35E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710796A3" w14:textId="7D8D3D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0027</w:t>
            </w:r>
          </w:p>
        </w:tc>
        <w:tc>
          <w:tcPr>
            <w:tcW w:w="294" w:type="pct"/>
          </w:tcPr>
          <w:p w14:paraId="4B2AD67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5715DD4" w14:textId="2E8205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29715F" w14:textId="4D1A12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5EF1DCF" w14:textId="7C4D8D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31574EF0" w14:textId="462F45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AC6E72E" w14:textId="77777777" w:rsidTr="003F23A7">
        <w:tc>
          <w:tcPr>
            <w:tcW w:w="586" w:type="pct"/>
          </w:tcPr>
          <w:p w14:paraId="3326F6A3" w14:textId="3B9FB8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R4-2209464</w:t>
            </w:r>
          </w:p>
        </w:tc>
        <w:tc>
          <w:tcPr>
            <w:tcW w:w="811" w:type="pct"/>
          </w:tcPr>
          <w:p w14:paraId="78D09B3C" w14:textId="79717E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on case-6 timing for eIAB_RF</w:t>
            </w:r>
          </w:p>
        </w:tc>
        <w:tc>
          <w:tcPr>
            <w:tcW w:w="515" w:type="pct"/>
          </w:tcPr>
          <w:p w14:paraId="75E04CB2" w14:textId="12098B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38EB4B44" w14:textId="134525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35B33A42" w14:textId="5EB859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0028</w:t>
            </w:r>
          </w:p>
        </w:tc>
        <w:tc>
          <w:tcPr>
            <w:tcW w:w="294" w:type="pct"/>
          </w:tcPr>
          <w:p w14:paraId="37CEC58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27D8852" w14:textId="613E0F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4E359F3" w14:textId="24E10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0FEA6E7" w14:textId="681017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2" w:type="pct"/>
          </w:tcPr>
          <w:p w14:paraId="5455CDD9" w14:textId="4C71C6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1B93D99B" w14:textId="77777777" w:rsidTr="003F23A7">
        <w:tc>
          <w:tcPr>
            <w:tcW w:w="586" w:type="pct"/>
          </w:tcPr>
          <w:p w14:paraId="44687094" w14:textId="120FCA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R4-2209806</w:t>
            </w:r>
          </w:p>
        </w:tc>
        <w:tc>
          <w:tcPr>
            <w:tcW w:w="811" w:type="pct"/>
          </w:tcPr>
          <w:p w14:paraId="75B3BC52" w14:textId="02D87D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38.174 with bracket removal for timing error between IAB-DU and IAB-MT</w:t>
            </w:r>
          </w:p>
        </w:tc>
        <w:tc>
          <w:tcPr>
            <w:tcW w:w="515" w:type="pct"/>
          </w:tcPr>
          <w:p w14:paraId="0B4C9ED6" w14:textId="464E7C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57633C3" w14:textId="4C08566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72AC8645" w14:textId="76E7F1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0029</w:t>
            </w:r>
          </w:p>
        </w:tc>
        <w:tc>
          <w:tcPr>
            <w:tcW w:w="294" w:type="pct"/>
          </w:tcPr>
          <w:p w14:paraId="5FA7FB6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A638AE2" w14:textId="3B3448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D3E75A" w14:textId="5FD7AA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75F4D13" w14:textId="6FA9F0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NR_IAB_enh-Core</w:t>
            </w:r>
          </w:p>
        </w:tc>
        <w:tc>
          <w:tcPr>
            <w:tcW w:w="512" w:type="pct"/>
          </w:tcPr>
          <w:p w14:paraId="2E1CA287" w14:textId="657198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5BD9D265" w14:textId="77777777" w:rsidTr="003F23A7">
        <w:tc>
          <w:tcPr>
            <w:tcW w:w="586" w:type="pct"/>
          </w:tcPr>
          <w:p w14:paraId="3550DD31" w14:textId="4E694C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R4-2211242</w:t>
            </w:r>
          </w:p>
        </w:tc>
        <w:tc>
          <w:tcPr>
            <w:tcW w:w="811" w:type="pct"/>
          </w:tcPr>
          <w:p w14:paraId="7A4272B2" w14:textId="389B37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38.174 Maintenance (Rel-16)</w:t>
            </w:r>
          </w:p>
        </w:tc>
        <w:tc>
          <w:tcPr>
            <w:tcW w:w="515" w:type="pct"/>
          </w:tcPr>
          <w:p w14:paraId="623704F5" w14:textId="35A85B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73C6133A" w14:textId="16C95B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10DC8B50" w14:textId="45C6B4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0030</w:t>
            </w:r>
          </w:p>
        </w:tc>
        <w:tc>
          <w:tcPr>
            <w:tcW w:w="294" w:type="pct"/>
          </w:tcPr>
          <w:p w14:paraId="77D93D9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41DFA7D" w14:textId="7303BA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1F85D1" w14:textId="7125B7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D5D9F28" w14:textId="4EEE97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BAFA1AA" w14:textId="324232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4B562D01" w14:textId="77777777" w:rsidTr="003F23A7">
        <w:tc>
          <w:tcPr>
            <w:tcW w:w="586" w:type="pct"/>
          </w:tcPr>
          <w:p w14:paraId="65C37C28" w14:textId="44094F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R4-2211243</w:t>
            </w:r>
          </w:p>
        </w:tc>
        <w:tc>
          <w:tcPr>
            <w:tcW w:w="811" w:type="pct"/>
          </w:tcPr>
          <w:p w14:paraId="177EF3BC" w14:textId="343762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38.174 Maintenance (Rel-17)</w:t>
            </w:r>
          </w:p>
        </w:tc>
        <w:tc>
          <w:tcPr>
            <w:tcW w:w="515" w:type="pct"/>
          </w:tcPr>
          <w:p w14:paraId="7C5927AB" w14:textId="4BCACB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0353CA0E" w14:textId="3DDB8F0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407B232C" w14:textId="2B0BD8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0031</w:t>
            </w:r>
          </w:p>
        </w:tc>
        <w:tc>
          <w:tcPr>
            <w:tcW w:w="294" w:type="pct"/>
          </w:tcPr>
          <w:p w14:paraId="4F012FA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B8DA38E" w14:textId="00897D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3C87DE5" w14:textId="359CAA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D925EAF" w14:textId="56360D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NR_newRAT-Core</w:t>
            </w:r>
          </w:p>
        </w:tc>
        <w:tc>
          <w:tcPr>
            <w:tcW w:w="512" w:type="pct"/>
          </w:tcPr>
          <w:p w14:paraId="334724A9" w14:textId="72BA32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303434AB" w14:textId="77777777" w:rsidTr="003F23A7">
        <w:tc>
          <w:tcPr>
            <w:tcW w:w="586" w:type="pct"/>
          </w:tcPr>
          <w:p w14:paraId="7256C9CD" w14:textId="5DD55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R4-2211322</w:t>
            </w:r>
          </w:p>
        </w:tc>
        <w:tc>
          <w:tcPr>
            <w:tcW w:w="811" w:type="pct"/>
          </w:tcPr>
          <w:p w14:paraId="0688AF4B" w14:textId="5CC7A0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(Rel-16, CAT F)</w:t>
            </w:r>
          </w:p>
        </w:tc>
        <w:tc>
          <w:tcPr>
            <w:tcW w:w="515" w:type="pct"/>
          </w:tcPr>
          <w:p w14:paraId="44B9806D" w14:textId="71630E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1B80A792" w14:textId="0021E4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31A95AF1" w14:textId="2F3D4F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294" w:type="pct"/>
          </w:tcPr>
          <w:p w14:paraId="49128D4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7C3437F" w14:textId="5E247C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49014364" w14:textId="38D0C3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0832E84" w14:textId="3BE91B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NR_IAB_enh-Perf, NR_IAB-Core, NR_IAB-Perf, NR_IAB_enh-Core</w:t>
            </w:r>
          </w:p>
        </w:tc>
        <w:tc>
          <w:tcPr>
            <w:tcW w:w="512" w:type="pct"/>
          </w:tcPr>
          <w:p w14:paraId="539C59F7" w14:textId="78E255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0F26000" w14:textId="77777777" w:rsidTr="003F23A7">
        <w:tc>
          <w:tcPr>
            <w:tcW w:w="586" w:type="pct"/>
          </w:tcPr>
          <w:p w14:paraId="43EB6B78" w14:textId="6D5983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R4-2211345</w:t>
            </w:r>
          </w:p>
        </w:tc>
        <w:tc>
          <w:tcPr>
            <w:tcW w:w="811" w:type="pct"/>
          </w:tcPr>
          <w:p w14:paraId="3986C3DE" w14:textId="1E1E3E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(Rel-16, CAT F)</w:t>
            </w:r>
          </w:p>
        </w:tc>
        <w:tc>
          <w:tcPr>
            <w:tcW w:w="515" w:type="pct"/>
          </w:tcPr>
          <w:p w14:paraId="0214FD5C" w14:textId="0945FC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7A486080" w14:textId="5CFB6F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45AB038A" w14:textId="34E72A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0032</w:t>
            </w:r>
          </w:p>
        </w:tc>
        <w:tc>
          <w:tcPr>
            <w:tcW w:w="294" w:type="pct"/>
          </w:tcPr>
          <w:p w14:paraId="4CB3AB69" w14:textId="2350016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3C3B2AA" w14:textId="4F52B6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25A9DD3B" w14:textId="332827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098E020" w14:textId="269255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NR_IAB-Core, NR_IAB-Perf, NR_IAB_enh-Perf, NR_IAB_enh-Core</w:t>
            </w:r>
          </w:p>
        </w:tc>
        <w:tc>
          <w:tcPr>
            <w:tcW w:w="512" w:type="pct"/>
          </w:tcPr>
          <w:p w14:paraId="03DAEE3E" w14:textId="56DF164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3BEA17" w14:textId="77777777" w:rsidTr="003F23A7">
        <w:tc>
          <w:tcPr>
            <w:tcW w:w="586" w:type="pct"/>
          </w:tcPr>
          <w:p w14:paraId="182A83E7" w14:textId="769057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R4-2211323</w:t>
            </w:r>
          </w:p>
        </w:tc>
        <w:tc>
          <w:tcPr>
            <w:tcW w:w="811" w:type="pct"/>
          </w:tcPr>
          <w:p w14:paraId="32130385" w14:textId="1A7915C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(Rel-17, CAT F)</w:t>
            </w:r>
          </w:p>
        </w:tc>
        <w:tc>
          <w:tcPr>
            <w:tcW w:w="515" w:type="pct"/>
          </w:tcPr>
          <w:p w14:paraId="1E7ACD8D" w14:textId="324626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682C5198" w14:textId="48486B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074316FA" w14:textId="1D4F69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294" w:type="pct"/>
          </w:tcPr>
          <w:p w14:paraId="33D537B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5C7E2A5" w14:textId="0A7E1A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04E8206" w14:textId="22BC0D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DEEEDB" w14:textId="234C4D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NR_IAB_enh-Perf, NR_IAB-Core, NR_IAB-Perf, NR_IAB_enh-Core</w:t>
            </w:r>
          </w:p>
        </w:tc>
        <w:tc>
          <w:tcPr>
            <w:tcW w:w="512" w:type="pct"/>
          </w:tcPr>
          <w:p w14:paraId="597E16C2" w14:textId="4150F1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174253F4" w14:textId="77777777" w:rsidTr="003F23A7">
        <w:tc>
          <w:tcPr>
            <w:tcW w:w="586" w:type="pct"/>
          </w:tcPr>
          <w:p w14:paraId="0A32B947" w14:textId="669B82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R4-2211346</w:t>
            </w:r>
          </w:p>
        </w:tc>
        <w:tc>
          <w:tcPr>
            <w:tcW w:w="811" w:type="pct"/>
          </w:tcPr>
          <w:p w14:paraId="56FA8077" w14:textId="76ECE7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38.174 Maintenance (Rel-17, CAT F)</w:t>
            </w:r>
          </w:p>
        </w:tc>
        <w:tc>
          <w:tcPr>
            <w:tcW w:w="515" w:type="pct"/>
          </w:tcPr>
          <w:p w14:paraId="631F491B" w14:textId="796A45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CATT</w:t>
            </w:r>
          </w:p>
        </w:tc>
        <w:tc>
          <w:tcPr>
            <w:tcW w:w="441" w:type="pct"/>
          </w:tcPr>
          <w:p w14:paraId="42447A4F" w14:textId="7CEDD2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5814F8F2" w14:textId="4ABCE6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0033</w:t>
            </w:r>
          </w:p>
        </w:tc>
        <w:tc>
          <w:tcPr>
            <w:tcW w:w="294" w:type="pct"/>
          </w:tcPr>
          <w:p w14:paraId="379F4A5C" w14:textId="4BE3A93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4F47B38" w14:textId="77DFB8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227FE57" w14:textId="5CBD0E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3553822" w14:textId="5BE7167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NR_IAB-Core, NR_IAB-Perf, NR_IAB_enh-Core, NR_IAB_enh-Perf</w:t>
            </w:r>
          </w:p>
        </w:tc>
        <w:tc>
          <w:tcPr>
            <w:tcW w:w="512" w:type="pct"/>
          </w:tcPr>
          <w:p w14:paraId="675732BC" w14:textId="4B55ED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514D267" w14:textId="77777777" w:rsidTr="003F23A7">
        <w:tc>
          <w:tcPr>
            <w:tcW w:w="586" w:type="pct"/>
          </w:tcPr>
          <w:p w14:paraId="3B99CB1F" w14:textId="6AD8A1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R4-2211336</w:t>
            </w:r>
          </w:p>
        </w:tc>
        <w:tc>
          <w:tcPr>
            <w:tcW w:w="811" w:type="pct"/>
          </w:tcPr>
          <w:p w14:paraId="16123663" w14:textId="13C6A3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38.174 Maintenance (Rel-16)</w:t>
            </w:r>
          </w:p>
        </w:tc>
        <w:tc>
          <w:tcPr>
            <w:tcW w:w="515" w:type="pct"/>
          </w:tcPr>
          <w:p w14:paraId="53BD2A70" w14:textId="46788E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1B11E68D" w14:textId="19FDA3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18C67D3A" w14:textId="326E8C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0034</w:t>
            </w:r>
          </w:p>
        </w:tc>
        <w:tc>
          <w:tcPr>
            <w:tcW w:w="294" w:type="pct"/>
          </w:tcPr>
          <w:p w14:paraId="11BED0EC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60619FB6" w14:textId="560E08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C38E8E1" w14:textId="73583F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4AB875" w14:textId="1B7C9AB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2" w:type="pct"/>
          </w:tcPr>
          <w:p w14:paraId="23934D9A" w14:textId="1648DB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730136" w14:textId="77777777" w:rsidTr="003F23A7">
        <w:tc>
          <w:tcPr>
            <w:tcW w:w="586" w:type="pct"/>
          </w:tcPr>
          <w:p w14:paraId="22A7CEBD" w14:textId="490237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R4-2211337</w:t>
            </w:r>
          </w:p>
        </w:tc>
        <w:tc>
          <w:tcPr>
            <w:tcW w:w="811" w:type="pct"/>
          </w:tcPr>
          <w:p w14:paraId="1AB2FF5B" w14:textId="7507D8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on TS 38.174 Maintenance (Rel-17)</w:t>
            </w:r>
          </w:p>
        </w:tc>
        <w:tc>
          <w:tcPr>
            <w:tcW w:w="515" w:type="pct"/>
          </w:tcPr>
          <w:p w14:paraId="5FFAFF9A" w14:textId="490A79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ZTE</w:t>
            </w:r>
          </w:p>
        </w:tc>
        <w:tc>
          <w:tcPr>
            <w:tcW w:w="441" w:type="pct"/>
          </w:tcPr>
          <w:p w14:paraId="3B2CA3F7" w14:textId="31F16C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38.174</w:t>
            </w:r>
          </w:p>
        </w:tc>
        <w:tc>
          <w:tcPr>
            <w:tcW w:w="368" w:type="pct"/>
          </w:tcPr>
          <w:p w14:paraId="3A9B1F96" w14:textId="15E3D3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0035</w:t>
            </w:r>
          </w:p>
        </w:tc>
        <w:tc>
          <w:tcPr>
            <w:tcW w:w="294" w:type="pct"/>
          </w:tcPr>
          <w:p w14:paraId="6C1783B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244B6F" w14:textId="604762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46EC042" w14:textId="2D96E1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37D28323" w14:textId="105CCF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NR_IAB_enh-Perf</w:t>
            </w:r>
          </w:p>
        </w:tc>
        <w:tc>
          <w:tcPr>
            <w:tcW w:w="512" w:type="pct"/>
          </w:tcPr>
          <w:p w14:paraId="21FDA36B" w14:textId="538C05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255875" w14:textId="77777777" w:rsidTr="003F23A7">
        <w:tc>
          <w:tcPr>
            <w:tcW w:w="586" w:type="pct"/>
          </w:tcPr>
          <w:p w14:paraId="761C2B22" w14:textId="6FBF6D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R4-2209666</w:t>
            </w:r>
          </w:p>
        </w:tc>
        <w:tc>
          <w:tcPr>
            <w:tcW w:w="811" w:type="pct"/>
          </w:tcPr>
          <w:p w14:paraId="31AF9F0E" w14:textId="1DCE13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38.175: updates reflecting modifications in IEC 61000-4-3:2020 for the upper frequency range of the RI test</w:t>
            </w:r>
          </w:p>
        </w:tc>
        <w:tc>
          <w:tcPr>
            <w:tcW w:w="515" w:type="pct"/>
          </w:tcPr>
          <w:p w14:paraId="39759E8C" w14:textId="05C090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0503F1E" w14:textId="476EFC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38.175</w:t>
            </w:r>
          </w:p>
        </w:tc>
        <w:tc>
          <w:tcPr>
            <w:tcW w:w="368" w:type="pct"/>
          </w:tcPr>
          <w:p w14:paraId="51924F11" w14:textId="07CD33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294" w:type="pct"/>
          </w:tcPr>
          <w:p w14:paraId="74F0320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DBC94EE" w14:textId="66423C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AA4C80" w14:textId="16169C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E457C67" w14:textId="7C6CFA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TEI17, NR_newRAT-Core</w:t>
            </w:r>
          </w:p>
        </w:tc>
        <w:tc>
          <w:tcPr>
            <w:tcW w:w="512" w:type="pct"/>
          </w:tcPr>
          <w:p w14:paraId="5AC25435" w14:textId="7BCB77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postponed</w:t>
            </w:r>
          </w:p>
        </w:tc>
      </w:tr>
      <w:tr w:rsidR="00A55076" w14:paraId="5589192C" w14:textId="77777777" w:rsidTr="003F23A7">
        <w:tc>
          <w:tcPr>
            <w:tcW w:w="586" w:type="pct"/>
          </w:tcPr>
          <w:p w14:paraId="4E88D9BA" w14:textId="079789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R4-2207922</w:t>
            </w:r>
          </w:p>
        </w:tc>
        <w:tc>
          <w:tcPr>
            <w:tcW w:w="811" w:type="pct"/>
          </w:tcPr>
          <w:p w14:paraId="73158351" w14:textId="5B7DD9E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38.176-1 on introduction of 6GHz licensed band</w:t>
            </w:r>
          </w:p>
        </w:tc>
        <w:tc>
          <w:tcPr>
            <w:tcW w:w="515" w:type="pct"/>
          </w:tcPr>
          <w:p w14:paraId="1B5BB6F6" w14:textId="061E3F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886AAA6" w14:textId="51835C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514D6D62" w14:textId="3784E0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94" w:type="pct"/>
          </w:tcPr>
          <w:p w14:paraId="226A229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CBDDA76" w14:textId="7FA59D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A72D860" w14:textId="0F8B28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22E3D037" w14:textId="688E51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</w:t>
            </w:r>
          </w:p>
        </w:tc>
        <w:tc>
          <w:tcPr>
            <w:tcW w:w="512" w:type="pct"/>
          </w:tcPr>
          <w:p w14:paraId="18B792D8" w14:textId="36CCFC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AE88470" w14:textId="77777777" w:rsidTr="003F23A7">
        <w:tc>
          <w:tcPr>
            <w:tcW w:w="586" w:type="pct"/>
          </w:tcPr>
          <w:p w14:paraId="5F7F20B2" w14:textId="052D8C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R4-2211324</w:t>
            </w:r>
          </w:p>
        </w:tc>
        <w:tc>
          <w:tcPr>
            <w:tcW w:w="811" w:type="pct"/>
          </w:tcPr>
          <w:p w14:paraId="2B162B60" w14:textId="3F621C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Maintenance (Rel-16, CAT F)</w:t>
            </w:r>
          </w:p>
        </w:tc>
        <w:tc>
          <w:tcPr>
            <w:tcW w:w="515" w:type="pct"/>
          </w:tcPr>
          <w:p w14:paraId="0C8ACC22" w14:textId="31F87F2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43C5E80D" w14:textId="2533C7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1A64214D" w14:textId="4E86BC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94" w:type="pct"/>
          </w:tcPr>
          <w:p w14:paraId="0E5E540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3C95359" w14:textId="21F0DD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6D8F64E1" w14:textId="305E55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11E0CFE" w14:textId="2E0E9E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2" w:type="pct"/>
          </w:tcPr>
          <w:p w14:paraId="68E52C7C" w14:textId="01D9AB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270CA05" w14:textId="77777777" w:rsidTr="003F23A7">
        <w:tc>
          <w:tcPr>
            <w:tcW w:w="586" w:type="pct"/>
          </w:tcPr>
          <w:p w14:paraId="510E06E7" w14:textId="7C02FA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R4-2211325</w:t>
            </w:r>
          </w:p>
        </w:tc>
        <w:tc>
          <w:tcPr>
            <w:tcW w:w="811" w:type="pct"/>
          </w:tcPr>
          <w:p w14:paraId="222B9E0B" w14:textId="1957CF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38.176-1 Maintenance (Rel-17, CAT F)</w:t>
            </w:r>
          </w:p>
        </w:tc>
        <w:tc>
          <w:tcPr>
            <w:tcW w:w="515" w:type="pct"/>
          </w:tcPr>
          <w:p w14:paraId="7E5AC277" w14:textId="58BBCB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Huawei</w:t>
            </w:r>
          </w:p>
        </w:tc>
        <w:tc>
          <w:tcPr>
            <w:tcW w:w="441" w:type="pct"/>
          </w:tcPr>
          <w:p w14:paraId="7AE35174" w14:textId="377233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38.176-1</w:t>
            </w:r>
          </w:p>
        </w:tc>
        <w:tc>
          <w:tcPr>
            <w:tcW w:w="368" w:type="pct"/>
          </w:tcPr>
          <w:p w14:paraId="7DB8C3A7" w14:textId="331FD4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94" w:type="pct"/>
          </w:tcPr>
          <w:p w14:paraId="3436C8E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4C5A9F9" w14:textId="673939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167273" w14:textId="197131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E317A12" w14:textId="267225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2" w:type="pct"/>
          </w:tcPr>
          <w:p w14:paraId="2B24EBA4" w14:textId="0405DD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0A1F087" w14:textId="77777777" w:rsidTr="003F23A7">
        <w:tc>
          <w:tcPr>
            <w:tcW w:w="586" w:type="pct"/>
          </w:tcPr>
          <w:p w14:paraId="1D4872E9" w14:textId="4F9547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R4-2208895</w:t>
            </w:r>
          </w:p>
        </w:tc>
        <w:tc>
          <w:tcPr>
            <w:tcW w:w="811" w:type="pct"/>
          </w:tcPr>
          <w:p w14:paraId="7F6D0CC3" w14:textId="2CED9ED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38.176-2 - Introduction of licensed 6GHz band n104</w:t>
            </w:r>
          </w:p>
        </w:tc>
        <w:tc>
          <w:tcPr>
            <w:tcW w:w="515" w:type="pct"/>
          </w:tcPr>
          <w:p w14:paraId="158F96EB" w14:textId="32F434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409D756F" w14:textId="5D820B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73AF08C6" w14:textId="610871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0006</w:t>
            </w:r>
          </w:p>
        </w:tc>
        <w:tc>
          <w:tcPr>
            <w:tcW w:w="294" w:type="pct"/>
          </w:tcPr>
          <w:p w14:paraId="1CF091E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41971FA" w14:textId="1BECA0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F366CB8" w14:textId="5FDCE8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5F5B413" w14:textId="38C43D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NR_6GHz-Perf</w:t>
            </w:r>
          </w:p>
        </w:tc>
        <w:tc>
          <w:tcPr>
            <w:tcW w:w="512" w:type="pct"/>
          </w:tcPr>
          <w:p w14:paraId="0E09FFAB" w14:textId="5B65E2E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11DBE6C" w14:textId="77777777" w:rsidTr="003F23A7">
        <w:tc>
          <w:tcPr>
            <w:tcW w:w="586" w:type="pct"/>
          </w:tcPr>
          <w:p w14:paraId="0D3FA724" w14:textId="5D1F0C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R4-2211326</w:t>
            </w:r>
          </w:p>
        </w:tc>
        <w:tc>
          <w:tcPr>
            <w:tcW w:w="811" w:type="pct"/>
          </w:tcPr>
          <w:p w14:paraId="5DFBCE7E" w14:textId="0B41A1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38.176-2 Maintenance (Rel-16, CAT F)</w:t>
            </w:r>
          </w:p>
        </w:tc>
        <w:tc>
          <w:tcPr>
            <w:tcW w:w="515" w:type="pct"/>
          </w:tcPr>
          <w:p w14:paraId="202D9D61" w14:textId="6FD1D4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10FB5168" w14:textId="5FDF99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146EBAFB" w14:textId="2008B3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0007</w:t>
            </w:r>
          </w:p>
        </w:tc>
        <w:tc>
          <w:tcPr>
            <w:tcW w:w="294" w:type="pct"/>
          </w:tcPr>
          <w:p w14:paraId="7707EB7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5E26FCF" w14:textId="08E98C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5AE817AA" w14:textId="02B4EC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4E0A8D5" w14:textId="71EC5D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2" w:type="pct"/>
          </w:tcPr>
          <w:p w14:paraId="09B99F37" w14:textId="13BD25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884554D" w14:textId="77777777" w:rsidTr="003F23A7">
        <w:tc>
          <w:tcPr>
            <w:tcW w:w="586" w:type="pct"/>
          </w:tcPr>
          <w:p w14:paraId="437221D2" w14:textId="57C91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R4-2211327</w:t>
            </w:r>
          </w:p>
        </w:tc>
        <w:tc>
          <w:tcPr>
            <w:tcW w:w="811" w:type="pct"/>
          </w:tcPr>
          <w:p w14:paraId="0C8858DF" w14:textId="5851A2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38.176-2 Maintenance (Rel-17, CAT F)</w:t>
            </w:r>
          </w:p>
        </w:tc>
        <w:tc>
          <w:tcPr>
            <w:tcW w:w="515" w:type="pct"/>
          </w:tcPr>
          <w:p w14:paraId="65C625D9" w14:textId="4ED6F6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MCC, Nokia</w:t>
            </w:r>
          </w:p>
        </w:tc>
        <w:tc>
          <w:tcPr>
            <w:tcW w:w="441" w:type="pct"/>
          </w:tcPr>
          <w:p w14:paraId="7DA6D091" w14:textId="27CD04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38.176-2</w:t>
            </w:r>
          </w:p>
        </w:tc>
        <w:tc>
          <w:tcPr>
            <w:tcW w:w="368" w:type="pct"/>
          </w:tcPr>
          <w:p w14:paraId="039C499C" w14:textId="7F2401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0008</w:t>
            </w:r>
          </w:p>
        </w:tc>
        <w:tc>
          <w:tcPr>
            <w:tcW w:w="294" w:type="pct"/>
          </w:tcPr>
          <w:p w14:paraId="1DC08DC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F0B2C21" w14:textId="235705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AA8FA54" w14:textId="5C779F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F984A98" w14:textId="742E01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NR_IAB-Perf</w:t>
            </w:r>
          </w:p>
        </w:tc>
        <w:tc>
          <w:tcPr>
            <w:tcW w:w="512" w:type="pct"/>
          </w:tcPr>
          <w:p w14:paraId="4072A081" w14:textId="240456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2811065" w14:textId="77777777" w:rsidTr="003F23A7">
        <w:tc>
          <w:tcPr>
            <w:tcW w:w="586" w:type="pct"/>
          </w:tcPr>
          <w:p w14:paraId="3A8C330F" w14:textId="1C5ED0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R4-2207709</w:t>
            </w:r>
          </w:p>
        </w:tc>
        <w:tc>
          <w:tcPr>
            <w:tcW w:w="811" w:type="pct"/>
          </w:tcPr>
          <w:p w14:paraId="2F8F8BAF" w14:textId="7C7767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UE behavior to new channel bandwidth(s) introduced in later release during initial access</w:t>
            </w:r>
          </w:p>
        </w:tc>
        <w:tc>
          <w:tcPr>
            <w:tcW w:w="515" w:type="pct"/>
          </w:tcPr>
          <w:p w14:paraId="30EE8C1F" w14:textId="0BDC4B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441" w:type="pct"/>
          </w:tcPr>
          <w:p w14:paraId="4A82490B" w14:textId="1D4EB5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0339054A" w14:textId="6F9247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0097</w:t>
            </w:r>
          </w:p>
        </w:tc>
        <w:tc>
          <w:tcPr>
            <w:tcW w:w="294" w:type="pct"/>
          </w:tcPr>
          <w:p w14:paraId="3D8C96A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7BD23E" w14:textId="59BB8E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3D7C01" w14:textId="0B60CA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3CADFEB" w14:textId="1B35F3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512" w:type="pct"/>
          </w:tcPr>
          <w:p w14:paraId="48FD24FE" w14:textId="7FBFEE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0EEA25A" w14:textId="77777777" w:rsidTr="003F23A7">
        <w:tc>
          <w:tcPr>
            <w:tcW w:w="586" w:type="pct"/>
          </w:tcPr>
          <w:p w14:paraId="70609432" w14:textId="3DD73F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R4-2210759</w:t>
            </w:r>
          </w:p>
        </w:tc>
        <w:tc>
          <w:tcPr>
            <w:tcW w:w="811" w:type="pct"/>
          </w:tcPr>
          <w:p w14:paraId="44223D45" w14:textId="05A40F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Clarification on UE behavior to new channel bandwidth(s) introduced in later release during initial access</w:t>
            </w:r>
          </w:p>
        </w:tc>
        <w:tc>
          <w:tcPr>
            <w:tcW w:w="515" w:type="pct"/>
          </w:tcPr>
          <w:p w14:paraId="70956AB0" w14:textId="020549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China Telecom Corporation Ltd.</w:t>
            </w:r>
          </w:p>
        </w:tc>
        <w:tc>
          <w:tcPr>
            <w:tcW w:w="441" w:type="pct"/>
          </w:tcPr>
          <w:p w14:paraId="2F2ACDFC" w14:textId="1FF0EE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82D13B1" w14:textId="78EFC9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0097</w:t>
            </w:r>
          </w:p>
        </w:tc>
        <w:tc>
          <w:tcPr>
            <w:tcW w:w="294" w:type="pct"/>
          </w:tcPr>
          <w:p w14:paraId="14592A4C" w14:textId="2208136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3BB8538A" w14:textId="2ADD6C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969BC3C" w14:textId="0B983D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867213D" w14:textId="6A82BA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NR_bands_R17_BWs-Core</w:t>
            </w:r>
          </w:p>
        </w:tc>
        <w:tc>
          <w:tcPr>
            <w:tcW w:w="512" w:type="pct"/>
          </w:tcPr>
          <w:p w14:paraId="0772FA07" w14:textId="34449F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  <w:tr w:rsidR="00A55076" w14:paraId="33201310" w14:textId="77777777" w:rsidTr="003F23A7">
        <w:tc>
          <w:tcPr>
            <w:tcW w:w="586" w:type="pct"/>
          </w:tcPr>
          <w:p w14:paraId="50D848A1" w14:textId="70881A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R4-2208284</w:t>
            </w:r>
          </w:p>
        </w:tc>
        <w:tc>
          <w:tcPr>
            <w:tcW w:w="811" w:type="pct"/>
          </w:tcPr>
          <w:p w14:paraId="14671F55" w14:textId="30627B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release independent of Rel.17 NE-DC FR1 and FR2 combinations</w:t>
            </w:r>
          </w:p>
        </w:tc>
        <w:tc>
          <w:tcPr>
            <w:tcW w:w="515" w:type="pct"/>
          </w:tcPr>
          <w:p w14:paraId="5329C75C" w14:textId="4D3487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CHTTL, CMCC, SGS Wireless, Samsung</w:t>
            </w:r>
          </w:p>
        </w:tc>
        <w:tc>
          <w:tcPr>
            <w:tcW w:w="441" w:type="pct"/>
          </w:tcPr>
          <w:p w14:paraId="04D1F934" w14:textId="733173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0651FF22" w14:textId="4B1D66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0098</w:t>
            </w:r>
          </w:p>
        </w:tc>
        <w:tc>
          <w:tcPr>
            <w:tcW w:w="294" w:type="pct"/>
          </w:tcPr>
          <w:p w14:paraId="12B57A8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729F883" w14:textId="41FCFF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02F9C46" w14:textId="21D7C4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3D8AE55F" w14:textId="6DA52A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DC_R17_1BLTE_1BNR_2DL2UL, DC_R17_2BLTE_1BNR_3DL2UL, DC_R17_3BLTE_1BNR_4DL2UL, DC_R17_4BLTE_1BNR_5DL2UL</w:t>
            </w:r>
          </w:p>
        </w:tc>
        <w:tc>
          <w:tcPr>
            <w:tcW w:w="512" w:type="pct"/>
          </w:tcPr>
          <w:p w14:paraId="148E5358" w14:textId="746649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6E00DE9" w14:textId="77777777" w:rsidTr="003F23A7">
        <w:tc>
          <w:tcPr>
            <w:tcW w:w="586" w:type="pct"/>
          </w:tcPr>
          <w:p w14:paraId="4235194B" w14:textId="6C8278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R4-2209306</w:t>
            </w:r>
          </w:p>
        </w:tc>
        <w:tc>
          <w:tcPr>
            <w:tcW w:w="811" w:type="pct"/>
          </w:tcPr>
          <w:p w14:paraId="0A18184F" w14:textId="644B98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for 38.307 to update the release independence for R17 SUL band combinations</w:t>
            </w:r>
          </w:p>
        </w:tc>
        <w:tc>
          <w:tcPr>
            <w:tcW w:w="515" w:type="pct"/>
          </w:tcPr>
          <w:p w14:paraId="59693BCE" w14:textId="4330AA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5283503" w14:textId="3D18A0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6286927F" w14:textId="74DEC11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0099</w:t>
            </w:r>
          </w:p>
        </w:tc>
        <w:tc>
          <w:tcPr>
            <w:tcW w:w="294" w:type="pct"/>
          </w:tcPr>
          <w:p w14:paraId="5FAF0D3E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99BEE12" w14:textId="20A2E5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090D9E" w14:textId="24457E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4C5C4183" w14:textId="191473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NR_SUL_combos_R17-Perf</w:t>
            </w:r>
          </w:p>
        </w:tc>
        <w:tc>
          <w:tcPr>
            <w:tcW w:w="512" w:type="pct"/>
          </w:tcPr>
          <w:p w14:paraId="0A4A13A3" w14:textId="40B17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D1B1199" w14:textId="77777777" w:rsidTr="003F23A7">
        <w:tc>
          <w:tcPr>
            <w:tcW w:w="586" w:type="pct"/>
          </w:tcPr>
          <w:p w14:paraId="5D53E472" w14:textId="227F07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R4-2209743</w:t>
            </w:r>
          </w:p>
        </w:tc>
        <w:tc>
          <w:tcPr>
            <w:tcW w:w="811" w:type="pct"/>
          </w:tcPr>
          <w:p w14:paraId="766FD336" w14:textId="7E5383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38.307: release independent for UL MIMO bands (R17)</w:t>
            </w:r>
          </w:p>
        </w:tc>
        <w:tc>
          <w:tcPr>
            <w:tcW w:w="515" w:type="pct"/>
          </w:tcPr>
          <w:p w14:paraId="3B06AABD" w14:textId="64F415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09D0F2B3" w14:textId="02F09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2FFB6EEE" w14:textId="62AB8D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0100</w:t>
            </w:r>
          </w:p>
        </w:tc>
        <w:tc>
          <w:tcPr>
            <w:tcW w:w="294" w:type="pct"/>
          </w:tcPr>
          <w:p w14:paraId="5BDB794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DC76F75" w14:textId="6A54DE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70BA1DD" w14:textId="54F935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544D6444" w14:textId="7787CA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NR_bands_UL_MIMO_PC3_R17</w:t>
            </w:r>
          </w:p>
        </w:tc>
        <w:tc>
          <w:tcPr>
            <w:tcW w:w="512" w:type="pct"/>
          </w:tcPr>
          <w:p w14:paraId="380C5B65" w14:textId="2F66A7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6EB21746" w14:textId="77777777" w:rsidTr="003F23A7">
        <w:tc>
          <w:tcPr>
            <w:tcW w:w="586" w:type="pct"/>
          </w:tcPr>
          <w:p w14:paraId="327AFCF0" w14:textId="4133C8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R4-2210771</w:t>
            </w:r>
          </w:p>
        </w:tc>
        <w:tc>
          <w:tcPr>
            <w:tcW w:w="811" w:type="pct"/>
          </w:tcPr>
          <w:p w14:paraId="33463F22" w14:textId="7A922D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38.307: release independent for UL MIMO bands (R17)</w:t>
            </w:r>
          </w:p>
        </w:tc>
        <w:tc>
          <w:tcPr>
            <w:tcW w:w="515" w:type="pct"/>
          </w:tcPr>
          <w:p w14:paraId="28F0BAD1" w14:textId="54D71D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363BB7FF" w14:textId="5BA684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2C0E83D6" w14:textId="1E2A53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0100</w:t>
            </w:r>
          </w:p>
        </w:tc>
        <w:tc>
          <w:tcPr>
            <w:tcW w:w="294" w:type="pct"/>
          </w:tcPr>
          <w:p w14:paraId="43E4662F" w14:textId="58DAA6B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C30F0D1" w14:textId="573A91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93504C" w14:textId="7CE8C4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A7C73A9" w14:textId="08C769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NR_bands_UL_MIMO_PC3_R17</w:t>
            </w:r>
          </w:p>
        </w:tc>
        <w:tc>
          <w:tcPr>
            <w:tcW w:w="512" w:type="pct"/>
          </w:tcPr>
          <w:p w14:paraId="436E0491" w14:textId="6527F9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BA20556" w14:textId="77777777" w:rsidTr="003F23A7">
        <w:tc>
          <w:tcPr>
            <w:tcW w:w="586" w:type="pct"/>
          </w:tcPr>
          <w:p w14:paraId="2222B786" w14:textId="71B3A5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R4-2209744</w:t>
            </w:r>
          </w:p>
        </w:tc>
        <w:tc>
          <w:tcPr>
            <w:tcW w:w="811" w:type="pct"/>
          </w:tcPr>
          <w:p w14:paraId="28E751FE" w14:textId="13DF64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38.307: intra-band CA with MIMO requirements (R17)</w:t>
            </w:r>
          </w:p>
        </w:tc>
        <w:tc>
          <w:tcPr>
            <w:tcW w:w="515" w:type="pct"/>
          </w:tcPr>
          <w:p w14:paraId="4D414D99" w14:textId="7C30AA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5D4AB5A1" w14:textId="7205E9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626D388" w14:textId="67C90F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0101</w:t>
            </w:r>
          </w:p>
        </w:tc>
        <w:tc>
          <w:tcPr>
            <w:tcW w:w="294" w:type="pct"/>
          </w:tcPr>
          <w:p w14:paraId="6A8DCD6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D0E4082" w14:textId="2773D5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6CDB5BD" w14:textId="21D18A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1CC1C677" w14:textId="7EC9A0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50E77C8D" w14:textId="181567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CB393D9" w14:textId="77777777" w:rsidTr="003F23A7">
        <w:tc>
          <w:tcPr>
            <w:tcW w:w="586" w:type="pct"/>
          </w:tcPr>
          <w:p w14:paraId="66664ADC" w14:textId="103BE5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R4-2210724</w:t>
            </w:r>
          </w:p>
        </w:tc>
        <w:tc>
          <w:tcPr>
            <w:tcW w:w="811" w:type="pct"/>
          </w:tcPr>
          <w:p w14:paraId="7D52BA34" w14:textId="64D552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to TS 38.307: intra-band CA with MIMO requirements (R17)</w:t>
            </w:r>
          </w:p>
        </w:tc>
        <w:tc>
          <w:tcPr>
            <w:tcW w:w="515" w:type="pct"/>
          </w:tcPr>
          <w:p w14:paraId="69BE4663" w14:textId="66D2E0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439F3A94" w14:textId="430A5D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4E9707D9" w14:textId="7FAB127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0101</w:t>
            </w:r>
          </w:p>
        </w:tc>
        <w:tc>
          <w:tcPr>
            <w:tcW w:w="294" w:type="pct"/>
          </w:tcPr>
          <w:p w14:paraId="1314DFA2" w14:textId="60F04CD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22D40E7D" w14:textId="7DC117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C3C9393" w14:textId="73A1B9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7AF630C9" w14:textId="1E4388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NR_RF_FR1_enh-Core</w:t>
            </w:r>
          </w:p>
        </w:tc>
        <w:tc>
          <w:tcPr>
            <w:tcW w:w="512" w:type="pct"/>
          </w:tcPr>
          <w:p w14:paraId="51BA8CAC" w14:textId="1FD94D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0353C44" w14:textId="77777777" w:rsidTr="003F23A7">
        <w:tc>
          <w:tcPr>
            <w:tcW w:w="586" w:type="pct"/>
          </w:tcPr>
          <w:p w14:paraId="22013DE7" w14:textId="5555DF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R4-2209750</w:t>
            </w:r>
          </w:p>
        </w:tc>
        <w:tc>
          <w:tcPr>
            <w:tcW w:w="811" w:type="pct"/>
          </w:tcPr>
          <w:p w14:paraId="24B08002" w14:textId="5A61D5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38.307: SL requirements (R17)</w:t>
            </w:r>
          </w:p>
        </w:tc>
        <w:tc>
          <w:tcPr>
            <w:tcW w:w="515" w:type="pct"/>
          </w:tcPr>
          <w:p w14:paraId="222B80B1" w14:textId="763B9A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79F4CBB8" w14:textId="679C5B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3F3849FE" w14:textId="747BF9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0102</w:t>
            </w:r>
          </w:p>
        </w:tc>
        <w:tc>
          <w:tcPr>
            <w:tcW w:w="294" w:type="pct"/>
          </w:tcPr>
          <w:p w14:paraId="6D7B65F8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03CCFC" w14:textId="5331F8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6DBBCFB" w14:textId="3F23FD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6EDD66E" w14:textId="62CFC6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2D480D5C" w14:textId="5803EE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3CCB3B6" w14:textId="77777777" w:rsidTr="003F23A7">
        <w:tc>
          <w:tcPr>
            <w:tcW w:w="586" w:type="pct"/>
          </w:tcPr>
          <w:p w14:paraId="11AEAA3E" w14:textId="0F1745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R4-2210730</w:t>
            </w:r>
          </w:p>
        </w:tc>
        <w:tc>
          <w:tcPr>
            <w:tcW w:w="811" w:type="pct"/>
          </w:tcPr>
          <w:p w14:paraId="74C5BF8C" w14:textId="0ABF02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TS 38.307: SL requirements (R17)</w:t>
            </w:r>
          </w:p>
        </w:tc>
        <w:tc>
          <w:tcPr>
            <w:tcW w:w="515" w:type="pct"/>
          </w:tcPr>
          <w:p w14:paraId="61525272" w14:textId="5CDBE2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Huawei, HiSilicon</w:t>
            </w:r>
          </w:p>
        </w:tc>
        <w:tc>
          <w:tcPr>
            <w:tcW w:w="441" w:type="pct"/>
          </w:tcPr>
          <w:p w14:paraId="2E31D188" w14:textId="7A8907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48401A62" w14:textId="75F90A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0102</w:t>
            </w:r>
          </w:p>
        </w:tc>
        <w:tc>
          <w:tcPr>
            <w:tcW w:w="294" w:type="pct"/>
          </w:tcPr>
          <w:p w14:paraId="5E41027B" w14:textId="6E1BBF4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7F092390" w14:textId="3986E4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A64752" w14:textId="06ECB8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20ADFF1" w14:textId="42733B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NR_SL_enh-Core</w:t>
            </w:r>
          </w:p>
        </w:tc>
        <w:tc>
          <w:tcPr>
            <w:tcW w:w="512" w:type="pct"/>
          </w:tcPr>
          <w:p w14:paraId="663E0182" w14:textId="59B2D7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D26E95B" w14:textId="77777777" w:rsidTr="003F23A7">
        <w:tc>
          <w:tcPr>
            <w:tcW w:w="586" w:type="pct"/>
          </w:tcPr>
          <w:p w14:paraId="0AAF6D3E" w14:textId="08D349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R4-2211260</w:t>
            </w:r>
          </w:p>
        </w:tc>
        <w:tc>
          <w:tcPr>
            <w:tcW w:w="811" w:type="pct"/>
          </w:tcPr>
          <w:p w14:paraId="06FE88EB" w14:textId="2CC181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 Maintenance (Rel-16)</w:t>
            </w:r>
          </w:p>
        </w:tc>
        <w:tc>
          <w:tcPr>
            <w:tcW w:w="515" w:type="pct"/>
          </w:tcPr>
          <w:p w14:paraId="6DD744FC" w14:textId="1691E62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441" w:type="pct"/>
          </w:tcPr>
          <w:p w14:paraId="767E586D" w14:textId="7637AA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6813488E" w14:textId="50A265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0103</w:t>
            </w:r>
          </w:p>
        </w:tc>
        <w:tc>
          <w:tcPr>
            <w:tcW w:w="294" w:type="pct"/>
          </w:tcPr>
          <w:p w14:paraId="46D34C46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321E75B" w14:textId="012F20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6B5644D" w14:textId="07FFCC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7D5BA6F" w14:textId="7B600A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NR_CA_R16_intra, NR_RF_FR1</w:t>
            </w:r>
          </w:p>
        </w:tc>
        <w:tc>
          <w:tcPr>
            <w:tcW w:w="512" w:type="pct"/>
          </w:tcPr>
          <w:p w14:paraId="0D5E13B6" w14:textId="2E806A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5E6EB2F" w14:textId="77777777" w:rsidTr="003F23A7">
        <w:tc>
          <w:tcPr>
            <w:tcW w:w="586" w:type="pct"/>
          </w:tcPr>
          <w:p w14:paraId="104CF3CB" w14:textId="16D953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R4-2211261</w:t>
            </w:r>
          </w:p>
        </w:tc>
        <w:tc>
          <w:tcPr>
            <w:tcW w:w="811" w:type="pct"/>
          </w:tcPr>
          <w:p w14:paraId="733174AE" w14:textId="2A599F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TS 38.307 Maintenance (Rel-17)</w:t>
            </w:r>
          </w:p>
        </w:tc>
        <w:tc>
          <w:tcPr>
            <w:tcW w:w="515" w:type="pct"/>
          </w:tcPr>
          <w:p w14:paraId="4B56316B" w14:textId="4B4103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MCC</w:t>
            </w:r>
          </w:p>
        </w:tc>
        <w:tc>
          <w:tcPr>
            <w:tcW w:w="441" w:type="pct"/>
          </w:tcPr>
          <w:p w14:paraId="44B2B99A" w14:textId="182848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78719B9" w14:textId="5C7386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0104</w:t>
            </w:r>
          </w:p>
        </w:tc>
        <w:tc>
          <w:tcPr>
            <w:tcW w:w="294" w:type="pct"/>
          </w:tcPr>
          <w:p w14:paraId="34F27A57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54C34EB" w14:textId="56E8F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79708FD" w14:textId="4353E9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</w:t>
            </w:r>
          </w:p>
        </w:tc>
        <w:tc>
          <w:tcPr>
            <w:tcW w:w="810" w:type="pct"/>
          </w:tcPr>
          <w:p w14:paraId="2840C826" w14:textId="0535C1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NR_CA_R16_intra, NR_RF_FR1</w:t>
            </w:r>
          </w:p>
        </w:tc>
        <w:tc>
          <w:tcPr>
            <w:tcW w:w="512" w:type="pct"/>
          </w:tcPr>
          <w:p w14:paraId="584B2568" w14:textId="7A5D09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DA65660" w14:textId="77777777" w:rsidTr="003F23A7">
        <w:tc>
          <w:tcPr>
            <w:tcW w:w="586" w:type="pct"/>
          </w:tcPr>
          <w:p w14:paraId="39ED7403" w14:textId="714C91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R4-2211329</w:t>
            </w:r>
          </w:p>
        </w:tc>
        <w:tc>
          <w:tcPr>
            <w:tcW w:w="811" w:type="pct"/>
          </w:tcPr>
          <w:p w14:paraId="6588617E" w14:textId="217F08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38.307: release independent for FR1 HST demodulation (Rel-16)</w:t>
            </w:r>
          </w:p>
        </w:tc>
        <w:tc>
          <w:tcPr>
            <w:tcW w:w="515" w:type="pct"/>
          </w:tcPr>
          <w:p w14:paraId="3C1106C6" w14:textId="2179B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743DB843" w14:textId="56737B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7ED2D67A" w14:textId="27456F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0105</w:t>
            </w:r>
          </w:p>
        </w:tc>
        <w:tc>
          <w:tcPr>
            <w:tcW w:w="294" w:type="pct"/>
          </w:tcPr>
          <w:p w14:paraId="797AF52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7D1B326D" w14:textId="2DDA2F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176A8366" w14:textId="266280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6C3FA702" w14:textId="2BF0DA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60F6F874" w14:textId="51E907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AACE688" w14:textId="77777777" w:rsidTr="003F23A7">
        <w:tc>
          <w:tcPr>
            <w:tcW w:w="586" w:type="pct"/>
          </w:tcPr>
          <w:p w14:paraId="796AC888" w14:textId="4614C2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R4-2211330</w:t>
            </w:r>
          </w:p>
        </w:tc>
        <w:tc>
          <w:tcPr>
            <w:tcW w:w="811" w:type="pct"/>
          </w:tcPr>
          <w:p w14:paraId="109BF4A2" w14:textId="257973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38.307: release independent for FR1 HST demodulation (Rel-17)</w:t>
            </w:r>
          </w:p>
        </w:tc>
        <w:tc>
          <w:tcPr>
            <w:tcW w:w="515" w:type="pct"/>
          </w:tcPr>
          <w:p w14:paraId="4A049BA1" w14:textId="3F4042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CMCC</w:t>
            </w:r>
          </w:p>
        </w:tc>
        <w:tc>
          <w:tcPr>
            <w:tcW w:w="441" w:type="pct"/>
          </w:tcPr>
          <w:p w14:paraId="2DD352D8" w14:textId="1F337F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38.307</w:t>
            </w:r>
          </w:p>
        </w:tc>
        <w:tc>
          <w:tcPr>
            <w:tcW w:w="368" w:type="pct"/>
          </w:tcPr>
          <w:p w14:paraId="1F1DFCC4" w14:textId="15BA14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0106</w:t>
            </w:r>
          </w:p>
        </w:tc>
        <w:tc>
          <w:tcPr>
            <w:tcW w:w="294" w:type="pct"/>
          </w:tcPr>
          <w:p w14:paraId="5C76ABF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FAF13FE" w14:textId="1EA945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A9ED024" w14:textId="5EE211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</w:t>
            </w:r>
          </w:p>
        </w:tc>
        <w:tc>
          <w:tcPr>
            <w:tcW w:w="810" w:type="pct"/>
          </w:tcPr>
          <w:p w14:paraId="09A3B8E4" w14:textId="21CC02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NR_HST_FR1_enh-Perf</w:t>
            </w:r>
          </w:p>
        </w:tc>
        <w:tc>
          <w:tcPr>
            <w:tcW w:w="512" w:type="pct"/>
          </w:tcPr>
          <w:p w14:paraId="68F8C510" w14:textId="2A8599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F07DAB4" w14:textId="77777777" w:rsidTr="003F23A7">
        <w:tc>
          <w:tcPr>
            <w:tcW w:w="586" w:type="pct"/>
          </w:tcPr>
          <w:p w14:paraId="69C3CB1B" w14:textId="2B5E0D0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R4-2211344</w:t>
            </w:r>
          </w:p>
        </w:tc>
        <w:tc>
          <w:tcPr>
            <w:tcW w:w="811" w:type="pct"/>
          </w:tcPr>
          <w:p w14:paraId="1753C971" w14:textId="52266C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TR 38.827 maintenance (Rel-16, CAT F)</w:t>
            </w:r>
          </w:p>
        </w:tc>
        <w:tc>
          <w:tcPr>
            <w:tcW w:w="515" w:type="pct"/>
          </w:tcPr>
          <w:p w14:paraId="0463A67B" w14:textId="27233B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7DF67986" w14:textId="0DBB02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38.827</w:t>
            </w:r>
          </w:p>
        </w:tc>
        <w:tc>
          <w:tcPr>
            <w:tcW w:w="368" w:type="pct"/>
          </w:tcPr>
          <w:p w14:paraId="73A0F666" w14:textId="5A68CF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0020</w:t>
            </w:r>
          </w:p>
        </w:tc>
        <w:tc>
          <w:tcPr>
            <w:tcW w:w="294" w:type="pct"/>
          </w:tcPr>
          <w:p w14:paraId="0119967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DAE7DB1" w14:textId="01E34E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Rel-16</w:t>
            </w:r>
          </w:p>
        </w:tc>
        <w:tc>
          <w:tcPr>
            <w:tcW w:w="294" w:type="pct"/>
          </w:tcPr>
          <w:p w14:paraId="3A18D20F" w14:textId="08568B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53F57D3" w14:textId="7B2210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FS_NR_MIMO_OTA_test</w:t>
            </w:r>
          </w:p>
        </w:tc>
        <w:tc>
          <w:tcPr>
            <w:tcW w:w="512" w:type="pct"/>
          </w:tcPr>
          <w:p w14:paraId="4A191357" w14:textId="64D648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D12AB66" w14:textId="77777777" w:rsidTr="003F23A7">
        <w:tc>
          <w:tcPr>
            <w:tcW w:w="586" w:type="pct"/>
          </w:tcPr>
          <w:p w14:paraId="2EFD516D" w14:textId="10462A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R4-2208638</w:t>
            </w:r>
          </w:p>
        </w:tc>
        <w:tc>
          <w:tcPr>
            <w:tcW w:w="811" w:type="pct"/>
          </w:tcPr>
          <w:p w14:paraId="4729994A" w14:textId="6ED9E8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TR38.834 on TAS OFF verification procedure</w:t>
            </w:r>
          </w:p>
        </w:tc>
        <w:tc>
          <w:tcPr>
            <w:tcW w:w="515" w:type="pct"/>
          </w:tcPr>
          <w:p w14:paraId="21EA8BCB" w14:textId="38AE4C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3E01B167" w14:textId="11C4AD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368" w:type="pct"/>
          </w:tcPr>
          <w:p w14:paraId="61FFA145" w14:textId="414FA2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6DAC0A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11D0E9F" w14:textId="271601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2C6C8B2" w14:textId="1234A7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0E33D2" w14:textId="090F57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NR_FR1_TRP_TRS-Core</w:t>
            </w:r>
          </w:p>
        </w:tc>
        <w:tc>
          <w:tcPr>
            <w:tcW w:w="512" w:type="pct"/>
          </w:tcPr>
          <w:p w14:paraId="3EE6F35A" w14:textId="2C9E9F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FC4D947" w14:textId="77777777" w:rsidTr="003F23A7">
        <w:tc>
          <w:tcPr>
            <w:tcW w:w="586" w:type="pct"/>
          </w:tcPr>
          <w:p w14:paraId="5D78A852" w14:textId="0DD038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R4-2211142</w:t>
            </w:r>
          </w:p>
        </w:tc>
        <w:tc>
          <w:tcPr>
            <w:tcW w:w="811" w:type="pct"/>
          </w:tcPr>
          <w:p w14:paraId="78DE397D" w14:textId="080DEF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TR38.834 on TAS OFF verification procedure</w:t>
            </w:r>
          </w:p>
        </w:tc>
        <w:tc>
          <w:tcPr>
            <w:tcW w:w="515" w:type="pct"/>
          </w:tcPr>
          <w:p w14:paraId="0050593D" w14:textId="19B9D8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vivo, Samsung, R&amp;S, OPPO</w:t>
            </w:r>
          </w:p>
        </w:tc>
        <w:tc>
          <w:tcPr>
            <w:tcW w:w="441" w:type="pct"/>
          </w:tcPr>
          <w:p w14:paraId="257C3122" w14:textId="09B171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38.834</w:t>
            </w:r>
          </w:p>
        </w:tc>
        <w:tc>
          <w:tcPr>
            <w:tcW w:w="368" w:type="pct"/>
          </w:tcPr>
          <w:p w14:paraId="2875B321" w14:textId="775FA8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4665CFAE" w14:textId="2BCDB0D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ADD261E" w14:textId="0D0543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10C39EC" w14:textId="1E0BBA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D16D139" w14:textId="4300C3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NR_FR1_TRP_TRS-Core</w:t>
            </w:r>
          </w:p>
        </w:tc>
        <w:tc>
          <w:tcPr>
            <w:tcW w:w="512" w:type="pct"/>
          </w:tcPr>
          <w:p w14:paraId="1F656448" w14:textId="0F4BD3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D16D784" w14:textId="77777777" w:rsidTr="003F23A7">
        <w:tc>
          <w:tcPr>
            <w:tcW w:w="586" w:type="pct"/>
          </w:tcPr>
          <w:p w14:paraId="647F1BEB" w14:textId="60569C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R4-2208600</w:t>
            </w:r>
          </w:p>
        </w:tc>
        <w:tc>
          <w:tcPr>
            <w:tcW w:w="811" w:type="pct"/>
          </w:tcPr>
          <w:p w14:paraId="7B5EF6AF" w14:textId="75BBC1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Big CR for supplementation of 38.837</w:t>
            </w:r>
          </w:p>
        </w:tc>
        <w:tc>
          <w:tcPr>
            <w:tcW w:w="515" w:type="pct"/>
          </w:tcPr>
          <w:p w14:paraId="052AA27F" w14:textId="3EF2F67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4FA88C9F" w14:textId="09E72C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1027893B" w14:textId="04918DE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57C84B43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9FC3756" w14:textId="5EFD53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BE3AA99" w14:textId="376F75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8146695" w14:textId="49FD57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11B0220C" w14:textId="171842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withdrawn</w:t>
            </w:r>
          </w:p>
        </w:tc>
      </w:tr>
      <w:tr w:rsidR="00A55076" w14:paraId="0259E7B2" w14:textId="77777777" w:rsidTr="003F23A7">
        <w:tc>
          <w:tcPr>
            <w:tcW w:w="586" w:type="pct"/>
          </w:tcPr>
          <w:p w14:paraId="4BE158F8" w14:textId="4E1A51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R4-2207991</w:t>
            </w:r>
          </w:p>
        </w:tc>
        <w:tc>
          <w:tcPr>
            <w:tcW w:w="811" w:type="pct"/>
          </w:tcPr>
          <w:p w14:paraId="1F1F0C45" w14:textId="62C42A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MPR evaluation part to 38.837</w:t>
            </w:r>
          </w:p>
        </w:tc>
        <w:tc>
          <w:tcPr>
            <w:tcW w:w="515" w:type="pct"/>
          </w:tcPr>
          <w:p w14:paraId="0526754F" w14:textId="1A9071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1" w:type="pct"/>
          </w:tcPr>
          <w:p w14:paraId="2F6EFAB1" w14:textId="32577D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4F942B78" w14:textId="6183D6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02548C44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0095AEE0" w14:textId="19D1A9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9627443" w14:textId="1B5372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112F13F" w14:textId="6B6D7A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6EBDCC77" w14:textId="62099F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AEB9946" w14:textId="77777777" w:rsidTr="003F23A7">
        <w:tc>
          <w:tcPr>
            <w:tcW w:w="586" w:type="pct"/>
          </w:tcPr>
          <w:p w14:paraId="192B7795" w14:textId="0B63C5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R4-2210707</w:t>
            </w:r>
          </w:p>
        </w:tc>
        <w:tc>
          <w:tcPr>
            <w:tcW w:w="811" w:type="pct"/>
          </w:tcPr>
          <w:p w14:paraId="33974A19" w14:textId="0D89A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MPR evaluation part to 38.837</w:t>
            </w:r>
          </w:p>
        </w:tc>
        <w:tc>
          <w:tcPr>
            <w:tcW w:w="515" w:type="pct"/>
          </w:tcPr>
          <w:p w14:paraId="4E02790C" w14:textId="751241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1" w:type="pct"/>
          </w:tcPr>
          <w:p w14:paraId="4FEAA4A4" w14:textId="586196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77BAF4E7" w14:textId="32DF20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5A522D24" w14:textId="34F569E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1D9A9539" w14:textId="45ECDA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E5B68B3" w14:textId="2A75E6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23CC6F53" w14:textId="081335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74D783E3" w14:textId="640221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E41A34E" w14:textId="77777777" w:rsidTr="003F23A7">
        <w:tc>
          <w:tcPr>
            <w:tcW w:w="586" w:type="pct"/>
          </w:tcPr>
          <w:p w14:paraId="4C714824" w14:textId="3722D8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R4-2211213</w:t>
            </w:r>
          </w:p>
        </w:tc>
        <w:tc>
          <w:tcPr>
            <w:tcW w:w="811" w:type="pct"/>
          </w:tcPr>
          <w:p w14:paraId="30E95FA6" w14:textId="4EDD64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Addition of MPR evaluation part to 38.837</w:t>
            </w:r>
          </w:p>
        </w:tc>
        <w:tc>
          <w:tcPr>
            <w:tcW w:w="515" w:type="pct"/>
          </w:tcPr>
          <w:p w14:paraId="04074397" w14:textId="1E66E9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Skyworks Solutions Inc.</w:t>
            </w:r>
          </w:p>
        </w:tc>
        <w:tc>
          <w:tcPr>
            <w:tcW w:w="441" w:type="pct"/>
          </w:tcPr>
          <w:p w14:paraId="25B8BAFE" w14:textId="6D2B38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3AEA7286" w14:textId="2E3471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4F3846C3" w14:textId="2D03A56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2</w:t>
            </w:r>
          </w:p>
        </w:tc>
        <w:tc>
          <w:tcPr>
            <w:tcW w:w="369" w:type="pct"/>
          </w:tcPr>
          <w:p w14:paraId="3CFF76A4" w14:textId="7FEC65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F773637" w14:textId="2B1156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B679E25" w14:textId="531E308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212AB3D5" w14:textId="483840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424A6E1B" w14:textId="77777777" w:rsidTr="003F23A7">
        <w:tc>
          <w:tcPr>
            <w:tcW w:w="586" w:type="pct"/>
          </w:tcPr>
          <w:p w14:paraId="1E6A48B7" w14:textId="3C6EE9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R4-2208599</w:t>
            </w:r>
          </w:p>
        </w:tc>
        <w:tc>
          <w:tcPr>
            <w:tcW w:w="811" w:type="pct"/>
          </w:tcPr>
          <w:p w14:paraId="6E7467E0" w14:textId="05FB49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Revision of General part of MPR of 38.837</w:t>
            </w:r>
          </w:p>
        </w:tc>
        <w:tc>
          <w:tcPr>
            <w:tcW w:w="515" w:type="pct"/>
          </w:tcPr>
          <w:p w14:paraId="02C1DC96" w14:textId="143842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vivo</w:t>
            </w:r>
          </w:p>
        </w:tc>
        <w:tc>
          <w:tcPr>
            <w:tcW w:w="441" w:type="pct"/>
          </w:tcPr>
          <w:p w14:paraId="623822A8" w14:textId="4D508A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1E9681C5" w14:textId="25EF5F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0EFD1AE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1EFE4D44" w14:textId="6B3909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CE6DD68" w14:textId="0630B7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C89EFE" w14:textId="160508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2E8869AA" w14:textId="5A353C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6C997F3E" w14:textId="77777777" w:rsidTr="003F23A7">
        <w:tc>
          <w:tcPr>
            <w:tcW w:w="586" w:type="pct"/>
          </w:tcPr>
          <w:p w14:paraId="67E23A66" w14:textId="57B36D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R4-2208745</w:t>
            </w:r>
          </w:p>
        </w:tc>
        <w:tc>
          <w:tcPr>
            <w:tcW w:w="811" w:type="pct"/>
          </w:tcPr>
          <w:p w14:paraId="6CE74EE4" w14:textId="197CAA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Single-port fallback requirement for full-power UL-MIMO modes</w:t>
            </w:r>
          </w:p>
        </w:tc>
        <w:tc>
          <w:tcPr>
            <w:tcW w:w="515" w:type="pct"/>
          </w:tcPr>
          <w:p w14:paraId="00CA79FE" w14:textId="5EAAC8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72B6ADCF" w14:textId="58D0BF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6536C24D" w14:textId="5B5433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00C90321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A89C5D5" w14:textId="484659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27742BD" w14:textId="4DE39E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4448211B" w14:textId="30558C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1E2AD77C" w14:textId="5D0B05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0D379333" w14:textId="77777777" w:rsidTr="003F23A7">
        <w:tc>
          <w:tcPr>
            <w:tcW w:w="586" w:type="pct"/>
          </w:tcPr>
          <w:p w14:paraId="23BFDED9" w14:textId="2816D6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R4-2210708</w:t>
            </w:r>
          </w:p>
        </w:tc>
        <w:tc>
          <w:tcPr>
            <w:tcW w:w="811" w:type="pct"/>
          </w:tcPr>
          <w:p w14:paraId="12D4FF6E" w14:textId="0F33D2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Single-port fallback requirement for full-power UL-MIMO modes</w:t>
            </w:r>
          </w:p>
        </w:tc>
        <w:tc>
          <w:tcPr>
            <w:tcW w:w="515" w:type="pct"/>
          </w:tcPr>
          <w:p w14:paraId="1057D536" w14:textId="52178D3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149B3F94" w14:textId="6C916E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22E2C4C5" w14:textId="2248A6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0004</w:t>
            </w:r>
          </w:p>
        </w:tc>
        <w:tc>
          <w:tcPr>
            <w:tcW w:w="294" w:type="pct"/>
          </w:tcPr>
          <w:p w14:paraId="70A36F4A" w14:textId="5831D89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8F14CCA" w14:textId="0B4FAFB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6C1BB23A" w14:textId="0B15C2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D915AE5" w14:textId="5CC21EC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4C58FEE6" w14:textId="1E2378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5AE4AF99" w14:textId="77777777" w:rsidTr="003F23A7">
        <w:tc>
          <w:tcPr>
            <w:tcW w:w="586" w:type="pct"/>
          </w:tcPr>
          <w:p w14:paraId="16BA1823" w14:textId="123168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R4-2209422</w:t>
            </w:r>
          </w:p>
        </w:tc>
        <w:tc>
          <w:tcPr>
            <w:tcW w:w="811" w:type="pct"/>
          </w:tcPr>
          <w:p w14:paraId="7C3CBE45" w14:textId="0C9459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TR38.837 for TxD SRS IL</w:t>
            </w:r>
          </w:p>
        </w:tc>
        <w:tc>
          <w:tcPr>
            <w:tcW w:w="515" w:type="pct"/>
          </w:tcPr>
          <w:p w14:paraId="415C48D0" w14:textId="324686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OPPO</w:t>
            </w:r>
          </w:p>
        </w:tc>
        <w:tc>
          <w:tcPr>
            <w:tcW w:w="441" w:type="pct"/>
          </w:tcPr>
          <w:p w14:paraId="0C623533" w14:textId="56A127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38.837</w:t>
            </w:r>
          </w:p>
        </w:tc>
        <w:tc>
          <w:tcPr>
            <w:tcW w:w="368" w:type="pct"/>
          </w:tcPr>
          <w:p w14:paraId="2E9F8CA4" w14:textId="7F63CA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0005</w:t>
            </w:r>
          </w:p>
        </w:tc>
        <w:tc>
          <w:tcPr>
            <w:tcW w:w="294" w:type="pct"/>
          </w:tcPr>
          <w:p w14:paraId="39E34260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E762BB3" w14:textId="325AAE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76774F29" w14:textId="5BF23A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A24CFA1" w14:textId="76C4F7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NR_RF_TxD-Core</w:t>
            </w:r>
          </w:p>
        </w:tc>
        <w:tc>
          <w:tcPr>
            <w:tcW w:w="512" w:type="pct"/>
          </w:tcPr>
          <w:p w14:paraId="513E3784" w14:textId="7D51E7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26E284C4" w14:textId="77777777" w:rsidTr="003F23A7">
        <w:tc>
          <w:tcPr>
            <w:tcW w:w="586" w:type="pct"/>
          </w:tcPr>
          <w:p w14:paraId="41443CF3" w14:textId="5B0C28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R4-2210544</w:t>
            </w:r>
          </w:p>
        </w:tc>
        <w:tc>
          <w:tcPr>
            <w:tcW w:w="811" w:type="pct"/>
          </w:tcPr>
          <w:p w14:paraId="71E31595" w14:textId="7C8218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38.849 on adding NS value for South Korea VLP mode</w:t>
            </w:r>
          </w:p>
        </w:tc>
        <w:tc>
          <w:tcPr>
            <w:tcW w:w="515" w:type="pct"/>
          </w:tcPr>
          <w:p w14:paraId="2FBFF721" w14:textId="25E60B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Apple, LGE</w:t>
            </w:r>
          </w:p>
        </w:tc>
        <w:tc>
          <w:tcPr>
            <w:tcW w:w="441" w:type="pct"/>
          </w:tcPr>
          <w:p w14:paraId="72788C85" w14:textId="056189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38.849</w:t>
            </w:r>
          </w:p>
        </w:tc>
        <w:tc>
          <w:tcPr>
            <w:tcW w:w="368" w:type="pct"/>
          </w:tcPr>
          <w:p w14:paraId="15B3BADD" w14:textId="09D6962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B145D2B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7470CE4" w14:textId="084AFD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C6719B" w14:textId="3FEC25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700F490" w14:textId="6169EE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NR_6GHz-Core</w:t>
            </w:r>
          </w:p>
        </w:tc>
        <w:tc>
          <w:tcPr>
            <w:tcW w:w="512" w:type="pct"/>
          </w:tcPr>
          <w:p w14:paraId="5AB32D6D" w14:textId="37E192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1A16E444" w14:textId="77777777" w:rsidTr="003F23A7">
        <w:tc>
          <w:tcPr>
            <w:tcW w:w="586" w:type="pct"/>
          </w:tcPr>
          <w:p w14:paraId="19F2D881" w14:textId="7B3FD1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R4-2207880</w:t>
            </w:r>
          </w:p>
        </w:tc>
        <w:tc>
          <w:tcPr>
            <w:tcW w:w="811" w:type="pct"/>
          </w:tcPr>
          <w:p w14:paraId="14687A59" w14:textId="5A4833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Bi-directional Scenario-A Mobility Performance</w:t>
            </w:r>
          </w:p>
        </w:tc>
        <w:tc>
          <w:tcPr>
            <w:tcW w:w="515" w:type="pct"/>
          </w:tcPr>
          <w:p w14:paraId="072A65A1" w14:textId="1EE311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08974EF" w14:textId="0825B00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368" w:type="pct"/>
          </w:tcPr>
          <w:p w14:paraId="3457A514" w14:textId="28DFF4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164C935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3287CC89" w14:textId="32BD90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1EBE7089" w14:textId="2D7023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0AF001EA" w14:textId="421F62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34862A70" w14:textId="491227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F0805EB" w14:textId="77777777" w:rsidTr="003F23A7">
        <w:tc>
          <w:tcPr>
            <w:tcW w:w="586" w:type="pct"/>
          </w:tcPr>
          <w:p w14:paraId="377C2F3A" w14:textId="71D7FE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R4-2207881</w:t>
            </w:r>
          </w:p>
        </w:tc>
        <w:tc>
          <w:tcPr>
            <w:tcW w:w="811" w:type="pct"/>
          </w:tcPr>
          <w:p w14:paraId="322CA720" w14:textId="064113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Throughput Performance in HST FR2 Scenarios</w:t>
            </w:r>
          </w:p>
        </w:tc>
        <w:tc>
          <w:tcPr>
            <w:tcW w:w="515" w:type="pct"/>
          </w:tcPr>
          <w:p w14:paraId="76145568" w14:textId="09829A5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051D6E5F" w14:textId="72674C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368" w:type="pct"/>
          </w:tcPr>
          <w:p w14:paraId="551FE217" w14:textId="7FE514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0002</w:t>
            </w:r>
          </w:p>
        </w:tc>
        <w:tc>
          <w:tcPr>
            <w:tcW w:w="294" w:type="pct"/>
          </w:tcPr>
          <w:p w14:paraId="4331734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5B216734" w14:textId="125EEF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2B811700" w14:textId="5F1CB3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125C1E10" w14:textId="6B1F53E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72FA1517" w14:textId="2BE277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0D7B24FC" w14:textId="77777777" w:rsidTr="003F23A7">
        <w:tc>
          <w:tcPr>
            <w:tcW w:w="586" w:type="pct"/>
          </w:tcPr>
          <w:p w14:paraId="6307BA3B" w14:textId="484682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R4-2207882</w:t>
            </w:r>
          </w:p>
        </w:tc>
        <w:tc>
          <w:tcPr>
            <w:tcW w:w="811" w:type="pct"/>
          </w:tcPr>
          <w:p w14:paraId="3A804320" w14:textId="5405A5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HST FR2 RA-Based Timing Adjustment</w:t>
            </w:r>
          </w:p>
        </w:tc>
        <w:tc>
          <w:tcPr>
            <w:tcW w:w="515" w:type="pct"/>
          </w:tcPr>
          <w:p w14:paraId="659BE65C" w14:textId="77B391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28E1390E" w14:textId="3ED49B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368" w:type="pct"/>
          </w:tcPr>
          <w:p w14:paraId="63569B8F" w14:textId="7D5A7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0C9AB61D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6491F00" w14:textId="12E9E3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5E36F9C5" w14:textId="31BD93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7E18F24C" w14:textId="50E210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1E1457DB" w14:textId="0BB0DF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4F7093B2" w14:textId="77777777" w:rsidTr="003F23A7">
        <w:tc>
          <w:tcPr>
            <w:tcW w:w="586" w:type="pct"/>
          </w:tcPr>
          <w:p w14:paraId="06A57EA5" w14:textId="2CDEF5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R4-2211087</w:t>
            </w:r>
          </w:p>
        </w:tc>
        <w:tc>
          <w:tcPr>
            <w:tcW w:w="811" w:type="pct"/>
          </w:tcPr>
          <w:p w14:paraId="15F821BD" w14:textId="007DD1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38.854 on HST FR2 RA-Based Timing Adjustment</w:t>
            </w:r>
          </w:p>
        </w:tc>
        <w:tc>
          <w:tcPr>
            <w:tcW w:w="515" w:type="pct"/>
          </w:tcPr>
          <w:p w14:paraId="6B330010" w14:textId="75E286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Nokia, Nokia Shanghai Bell</w:t>
            </w:r>
          </w:p>
        </w:tc>
        <w:tc>
          <w:tcPr>
            <w:tcW w:w="441" w:type="pct"/>
          </w:tcPr>
          <w:p w14:paraId="1E964CB1" w14:textId="0E4D2C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38.854</w:t>
            </w:r>
          </w:p>
        </w:tc>
        <w:tc>
          <w:tcPr>
            <w:tcW w:w="368" w:type="pct"/>
          </w:tcPr>
          <w:p w14:paraId="0708E4EA" w14:textId="41BD2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7B42AAD6" w14:textId="11521461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47A0DF09" w14:textId="14E477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1992986" w14:textId="1BC64E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6BDAB791" w14:textId="21B26D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NR_HST_FR2-Core</w:t>
            </w:r>
          </w:p>
        </w:tc>
        <w:tc>
          <w:tcPr>
            <w:tcW w:w="512" w:type="pct"/>
          </w:tcPr>
          <w:p w14:paraId="40C1373A" w14:textId="5510DE0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45ED0F5" w14:textId="77777777" w:rsidTr="003F23A7">
        <w:tc>
          <w:tcPr>
            <w:tcW w:w="586" w:type="pct"/>
          </w:tcPr>
          <w:p w14:paraId="623C5271" w14:textId="748339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R4-2209616</w:t>
            </w:r>
          </w:p>
        </w:tc>
        <w:tc>
          <w:tcPr>
            <w:tcW w:w="811" w:type="pct"/>
          </w:tcPr>
          <w:p w14:paraId="3F339750" w14:textId="694FFB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38.862 on cleanup clauses</w:t>
            </w:r>
          </w:p>
        </w:tc>
        <w:tc>
          <w:tcPr>
            <w:tcW w:w="515" w:type="pct"/>
          </w:tcPr>
          <w:p w14:paraId="39409EDF" w14:textId="3C816E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7F1B9D6F" w14:textId="4C721FD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38.862</w:t>
            </w:r>
          </w:p>
        </w:tc>
        <w:tc>
          <w:tcPr>
            <w:tcW w:w="368" w:type="pct"/>
          </w:tcPr>
          <w:p w14:paraId="6173B604" w14:textId="513C9C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2F1A99A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A86AD6F" w14:textId="1D49DE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0BB85385" w14:textId="35DE849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3968C0C7" w14:textId="3490D5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FS_NR_ENDC_combo_rules</w:t>
            </w:r>
          </w:p>
        </w:tc>
        <w:tc>
          <w:tcPr>
            <w:tcW w:w="512" w:type="pct"/>
          </w:tcPr>
          <w:p w14:paraId="02B85343" w14:textId="33659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</w:t>
            </w:r>
          </w:p>
        </w:tc>
      </w:tr>
      <w:tr w:rsidR="00A55076" w14:paraId="7EEE9D73" w14:textId="77777777" w:rsidTr="003F23A7">
        <w:tc>
          <w:tcPr>
            <w:tcW w:w="586" w:type="pct"/>
          </w:tcPr>
          <w:p w14:paraId="0655C70A" w14:textId="231B33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R4-2210720</w:t>
            </w:r>
          </w:p>
        </w:tc>
        <w:tc>
          <w:tcPr>
            <w:tcW w:w="811" w:type="pct"/>
          </w:tcPr>
          <w:p w14:paraId="23C16E3A" w14:textId="6588E1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38.862 on cleanup clauses</w:t>
            </w:r>
          </w:p>
        </w:tc>
        <w:tc>
          <w:tcPr>
            <w:tcW w:w="515" w:type="pct"/>
          </w:tcPr>
          <w:p w14:paraId="4EAE6543" w14:textId="4F45BC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ZTE Corporation</w:t>
            </w:r>
          </w:p>
        </w:tc>
        <w:tc>
          <w:tcPr>
            <w:tcW w:w="441" w:type="pct"/>
          </w:tcPr>
          <w:p w14:paraId="136F8C0A" w14:textId="416140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38.862</w:t>
            </w:r>
          </w:p>
        </w:tc>
        <w:tc>
          <w:tcPr>
            <w:tcW w:w="368" w:type="pct"/>
          </w:tcPr>
          <w:p w14:paraId="395C2729" w14:textId="4AE9DA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1F572D55" w14:textId="0872E34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369" w:type="pct"/>
          </w:tcPr>
          <w:p w14:paraId="6E72DCC2" w14:textId="3A8655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478BF83C" w14:textId="4E9CB4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BEF614" w14:textId="6CC68A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FS_NR_ENDC_combo_rules</w:t>
            </w:r>
          </w:p>
        </w:tc>
        <w:tc>
          <w:tcPr>
            <w:tcW w:w="512" w:type="pct"/>
          </w:tcPr>
          <w:p w14:paraId="3BF346C4" w14:textId="17AA8A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3E25D36E" w14:textId="77777777" w:rsidTr="003F23A7">
        <w:tc>
          <w:tcPr>
            <w:tcW w:w="586" w:type="pct"/>
          </w:tcPr>
          <w:p w14:paraId="3B89B208" w14:textId="4C2CF7E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R4-2211332</w:t>
            </w:r>
          </w:p>
        </w:tc>
        <w:tc>
          <w:tcPr>
            <w:tcW w:w="811" w:type="pct"/>
          </w:tcPr>
          <w:p w14:paraId="2C7FA789" w14:textId="74303E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38.884 on finalizing the study outcomes (Rel-18)</w:t>
            </w:r>
          </w:p>
        </w:tc>
        <w:tc>
          <w:tcPr>
            <w:tcW w:w="515" w:type="pct"/>
          </w:tcPr>
          <w:p w14:paraId="384B0950" w14:textId="79DC7F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Apple</w:t>
            </w:r>
          </w:p>
        </w:tc>
        <w:tc>
          <w:tcPr>
            <w:tcW w:w="441" w:type="pct"/>
          </w:tcPr>
          <w:p w14:paraId="31B11409" w14:textId="1B24F6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38.884</w:t>
            </w:r>
          </w:p>
        </w:tc>
        <w:tc>
          <w:tcPr>
            <w:tcW w:w="368" w:type="pct"/>
          </w:tcPr>
          <w:p w14:paraId="715A6C2B" w14:textId="740E7E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0001</w:t>
            </w:r>
          </w:p>
        </w:tc>
        <w:tc>
          <w:tcPr>
            <w:tcW w:w="294" w:type="pct"/>
          </w:tcPr>
          <w:p w14:paraId="34F491BA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258759D3" w14:textId="6B0A6D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Rel-18</w:t>
            </w:r>
          </w:p>
        </w:tc>
        <w:tc>
          <w:tcPr>
            <w:tcW w:w="294" w:type="pct"/>
          </w:tcPr>
          <w:p w14:paraId="548DB18B" w14:textId="0A20E8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AE0FCAF" w14:textId="2B7B55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FS_FR2_enhTestMethods</w:t>
            </w:r>
          </w:p>
        </w:tc>
        <w:tc>
          <w:tcPr>
            <w:tcW w:w="512" w:type="pct"/>
          </w:tcPr>
          <w:p w14:paraId="044AA197" w14:textId="3581EB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agreed</w:t>
            </w:r>
          </w:p>
        </w:tc>
      </w:tr>
      <w:tr w:rsidR="00A55076" w14:paraId="768240FF" w14:textId="77777777" w:rsidTr="003F23A7">
        <w:tc>
          <w:tcPr>
            <w:tcW w:w="586" w:type="pct"/>
          </w:tcPr>
          <w:p w14:paraId="6366DA55" w14:textId="7E047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R4-2208536</w:t>
            </w:r>
          </w:p>
        </w:tc>
        <w:tc>
          <w:tcPr>
            <w:tcW w:w="811" w:type="pct"/>
          </w:tcPr>
          <w:p w14:paraId="7BD2E0EB" w14:textId="0CABE3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CR to TR 38.921: Addition of additional BS antenna parameters in subclause 8.1</w:t>
            </w:r>
          </w:p>
        </w:tc>
        <w:tc>
          <w:tcPr>
            <w:tcW w:w="515" w:type="pct"/>
          </w:tcPr>
          <w:p w14:paraId="640B82BE" w14:textId="394BB3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Ericsson</w:t>
            </w:r>
          </w:p>
        </w:tc>
        <w:tc>
          <w:tcPr>
            <w:tcW w:w="441" w:type="pct"/>
          </w:tcPr>
          <w:p w14:paraId="28A3981A" w14:textId="2823D6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38.921</w:t>
            </w:r>
          </w:p>
        </w:tc>
        <w:tc>
          <w:tcPr>
            <w:tcW w:w="368" w:type="pct"/>
          </w:tcPr>
          <w:p w14:paraId="270EF88F" w14:textId="01D77B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0003</w:t>
            </w:r>
          </w:p>
        </w:tc>
        <w:tc>
          <w:tcPr>
            <w:tcW w:w="294" w:type="pct"/>
          </w:tcPr>
          <w:p w14:paraId="04625AFF" w14:textId="77777777" w:rsidR="007943A2" w:rsidRPr="007943A2" w:rsidRDefault="007943A2" w:rsidP="007943A2">
            <w:pPr>
              <w:pStyle w:val="TAR"/>
              <w:rPr>
                <w:sz w:val="16"/>
              </w:rPr>
            </w:pPr>
          </w:p>
        </w:tc>
        <w:tc>
          <w:tcPr>
            <w:tcW w:w="369" w:type="pct"/>
          </w:tcPr>
          <w:p w14:paraId="4C49A255" w14:textId="429B62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Rel-17</w:t>
            </w:r>
          </w:p>
        </w:tc>
        <w:tc>
          <w:tcPr>
            <w:tcW w:w="294" w:type="pct"/>
          </w:tcPr>
          <w:p w14:paraId="3FE56B79" w14:textId="5E237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</w:t>
            </w:r>
          </w:p>
        </w:tc>
        <w:tc>
          <w:tcPr>
            <w:tcW w:w="810" w:type="pct"/>
          </w:tcPr>
          <w:p w14:paraId="5F58DD91" w14:textId="10EAFD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FS_NR_IMT_param</w:t>
            </w:r>
          </w:p>
        </w:tc>
        <w:tc>
          <w:tcPr>
            <w:tcW w:w="512" w:type="pct"/>
          </w:tcPr>
          <w:p w14:paraId="6F38F0FE" w14:textId="221188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 pursued</w:t>
            </w:r>
          </w:p>
        </w:tc>
      </w:tr>
    </w:tbl>
    <w:p w14:paraId="22585AF4" w14:textId="77777777" w:rsidR="007943A2" w:rsidRDefault="007943A2" w:rsidP="007943A2"/>
    <w:p w14:paraId="68A61B57" w14:textId="77777777" w:rsidR="007943A2" w:rsidRDefault="007943A2" w:rsidP="007943A2">
      <w:pPr>
        <w:pStyle w:val="Heading2"/>
      </w:pPr>
      <w:r>
        <w:br w:type="page"/>
        <w:t>Annex C: Lists of liaisons</w:t>
      </w:r>
    </w:p>
    <w:p w14:paraId="3DD66279" w14:textId="77777777" w:rsidR="007943A2" w:rsidRDefault="007943A2" w:rsidP="007943A2">
      <w:pPr>
        <w:pStyle w:val="Heading3"/>
      </w:pPr>
      <w:r>
        <w:t>C1: Incoming liaison statements</w:t>
      </w:r>
    </w:p>
    <w:p w14:paraId="7F7E2EBC" w14:textId="77777777" w:rsidR="007943A2" w:rsidRDefault="007943A2" w:rsidP="007943A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8"/>
        <w:gridCol w:w="2840"/>
        <w:gridCol w:w="2249"/>
        <w:gridCol w:w="1268"/>
        <w:gridCol w:w="967"/>
        <w:gridCol w:w="1207"/>
      </w:tblGrid>
      <w:tr w:rsidR="007943A2" w14:paraId="22897CC7" w14:textId="77777777" w:rsidTr="007943A2">
        <w:tc>
          <w:tcPr>
            <w:tcW w:w="0" w:type="auto"/>
          </w:tcPr>
          <w:p w14:paraId="3CA8E612" w14:textId="0F84AD6C" w:rsidR="007943A2" w:rsidRDefault="007943A2" w:rsidP="007943A2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368F1B34" w14:textId="6FFDB484" w:rsidR="007943A2" w:rsidRDefault="007943A2" w:rsidP="007943A2">
            <w:pPr>
              <w:pStyle w:val="TAH"/>
            </w:pPr>
            <w:r>
              <w:t>Original</w:t>
            </w:r>
          </w:p>
        </w:tc>
        <w:tc>
          <w:tcPr>
            <w:tcW w:w="0" w:type="auto"/>
          </w:tcPr>
          <w:p w14:paraId="2B136B7D" w14:textId="73031334" w:rsidR="007943A2" w:rsidRDefault="007943A2" w:rsidP="007943A2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230F6CD5" w14:textId="5804976B" w:rsidR="007943A2" w:rsidRDefault="007943A2" w:rsidP="007943A2">
            <w:pPr>
              <w:pStyle w:val="TAH"/>
            </w:pPr>
            <w:r>
              <w:t>From</w:t>
            </w:r>
          </w:p>
        </w:tc>
        <w:tc>
          <w:tcPr>
            <w:tcW w:w="0" w:type="auto"/>
          </w:tcPr>
          <w:p w14:paraId="21CEF9BA" w14:textId="4331C281" w:rsidR="007943A2" w:rsidRDefault="007943A2" w:rsidP="007943A2">
            <w:pPr>
              <w:pStyle w:val="TAH"/>
            </w:pPr>
            <w:r>
              <w:t>Decision</w:t>
            </w:r>
          </w:p>
        </w:tc>
        <w:tc>
          <w:tcPr>
            <w:tcW w:w="0" w:type="auto"/>
          </w:tcPr>
          <w:p w14:paraId="1C4F1FF3" w14:textId="66FFB883" w:rsidR="007943A2" w:rsidRDefault="007943A2" w:rsidP="007943A2">
            <w:pPr>
              <w:pStyle w:val="TAH"/>
            </w:pPr>
            <w:r>
              <w:t>Reply TDoc</w:t>
            </w:r>
          </w:p>
        </w:tc>
      </w:tr>
      <w:tr w:rsidR="007943A2" w14:paraId="3CC6C473" w14:textId="77777777" w:rsidTr="007943A2">
        <w:tc>
          <w:tcPr>
            <w:tcW w:w="0" w:type="auto"/>
          </w:tcPr>
          <w:p w14:paraId="3DE416F3" w14:textId="306B50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R4-2207603</w:t>
            </w:r>
          </w:p>
        </w:tc>
        <w:tc>
          <w:tcPr>
            <w:tcW w:w="0" w:type="auto"/>
          </w:tcPr>
          <w:p w14:paraId="72513BF8" w14:textId="1FFC78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R1-2202760</w:t>
            </w:r>
          </w:p>
        </w:tc>
        <w:tc>
          <w:tcPr>
            <w:tcW w:w="0" w:type="auto"/>
          </w:tcPr>
          <w:p w14:paraId="3176952D" w14:textId="339B0D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LTE and NR higher-layers parameter list</w:t>
            </w:r>
          </w:p>
        </w:tc>
        <w:tc>
          <w:tcPr>
            <w:tcW w:w="0" w:type="auto"/>
          </w:tcPr>
          <w:p w14:paraId="2D45B165" w14:textId="5E6FEE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5B3458F" w14:textId="071760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9805EEF" w14:textId="26E32F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8CBAB38" w14:textId="77777777" w:rsidTr="007943A2">
        <w:tc>
          <w:tcPr>
            <w:tcW w:w="0" w:type="auto"/>
          </w:tcPr>
          <w:p w14:paraId="20AD4196" w14:textId="1874562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R4-2207604</w:t>
            </w:r>
          </w:p>
        </w:tc>
        <w:tc>
          <w:tcPr>
            <w:tcW w:w="0" w:type="auto"/>
          </w:tcPr>
          <w:p w14:paraId="31B9C8DF" w14:textId="42197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R1-2202764</w:t>
            </w:r>
          </w:p>
        </w:tc>
        <w:tc>
          <w:tcPr>
            <w:tcW w:w="0" w:type="auto"/>
          </w:tcPr>
          <w:p w14:paraId="3F5BE163" w14:textId="653388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Rel-16 RAN1 UE features lists for NR after RAN1#108-e</w:t>
            </w:r>
          </w:p>
        </w:tc>
        <w:tc>
          <w:tcPr>
            <w:tcW w:w="0" w:type="auto"/>
          </w:tcPr>
          <w:p w14:paraId="42E26CA7" w14:textId="04F752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36F2CC5" w14:textId="1F2336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B153CD5" w14:textId="24EA2C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73E0122" w14:textId="77777777" w:rsidTr="007943A2">
        <w:tc>
          <w:tcPr>
            <w:tcW w:w="0" w:type="auto"/>
          </w:tcPr>
          <w:p w14:paraId="03CC30AE" w14:textId="60BE398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R4-2207605</w:t>
            </w:r>
          </w:p>
        </w:tc>
        <w:tc>
          <w:tcPr>
            <w:tcW w:w="0" w:type="auto"/>
          </w:tcPr>
          <w:p w14:paraId="4B744359" w14:textId="7CB221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R1-2202842</w:t>
            </w:r>
          </w:p>
        </w:tc>
        <w:tc>
          <w:tcPr>
            <w:tcW w:w="0" w:type="auto"/>
          </w:tcPr>
          <w:p w14:paraId="464899C1" w14:textId="58C95C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dropping rule of DL signals/channels for capability 1B and 2</w:t>
            </w:r>
          </w:p>
        </w:tc>
        <w:tc>
          <w:tcPr>
            <w:tcW w:w="0" w:type="auto"/>
          </w:tcPr>
          <w:p w14:paraId="6A3F5495" w14:textId="3FFF84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A9CBF4F" w14:textId="489C8B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63F1C0" w14:textId="388FB9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4D6B0956" w14:textId="77777777" w:rsidTr="007943A2">
        <w:tc>
          <w:tcPr>
            <w:tcW w:w="0" w:type="auto"/>
          </w:tcPr>
          <w:p w14:paraId="6C67E8DB" w14:textId="1E520B4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R4-2207606</w:t>
            </w:r>
          </w:p>
        </w:tc>
        <w:tc>
          <w:tcPr>
            <w:tcW w:w="0" w:type="auto"/>
          </w:tcPr>
          <w:p w14:paraId="695D0095" w14:textId="4C8841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R1-2202880</w:t>
            </w:r>
          </w:p>
        </w:tc>
        <w:tc>
          <w:tcPr>
            <w:tcW w:w="0" w:type="auto"/>
          </w:tcPr>
          <w:p w14:paraId="2FEC4B0B" w14:textId="224190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use of CQI table for NB-IoT DL 16QAM</w:t>
            </w:r>
          </w:p>
        </w:tc>
        <w:tc>
          <w:tcPr>
            <w:tcW w:w="0" w:type="auto"/>
          </w:tcPr>
          <w:p w14:paraId="1707A297" w14:textId="486136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AF53A2C" w14:textId="5485EF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CC5701E" w14:textId="313773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6D5D42C" w14:textId="77777777" w:rsidTr="007943A2">
        <w:tc>
          <w:tcPr>
            <w:tcW w:w="0" w:type="auto"/>
          </w:tcPr>
          <w:p w14:paraId="72F65FE9" w14:textId="743958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R4-2207607</w:t>
            </w:r>
          </w:p>
        </w:tc>
        <w:tc>
          <w:tcPr>
            <w:tcW w:w="0" w:type="auto"/>
          </w:tcPr>
          <w:p w14:paraId="70CA5485" w14:textId="5700442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R1-2202886</w:t>
            </w:r>
          </w:p>
        </w:tc>
        <w:tc>
          <w:tcPr>
            <w:tcW w:w="0" w:type="auto"/>
          </w:tcPr>
          <w:p w14:paraId="1D195B4B" w14:textId="404347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operation with and without SSB for RedCap UE</w:t>
            </w:r>
          </w:p>
        </w:tc>
        <w:tc>
          <w:tcPr>
            <w:tcW w:w="0" w:type="auto"/>
          </w:tcPr>
          <w:p w14:paraId="70D01227" w14:textId="701E2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9554E10" w14:textId="4EE12E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8A0AB3B" w14:textId="2FCE97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6F8E3719" w14:textId="77777777" w:rsidTr="007943A2">
        <w:tc>
          <w:tcPr>
            <w:tcW w:w="0" w:type="auto"/>
          </w:tcPr>
          <w:p w14:paraId="50EC8C16" w14:textId="3DE4A0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R4-2207608</w:t>
            </w:r>
          </w:p>
        </w:tc>
        <w:tc>
          <w:tcPr>
            <w:tcW w:w="0" w:type="auto"/>
          </w:tcPr>
          <w:p w14:paraId="1DC706A1" w14:textId="06E021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R1-2202893</w:t>
            </w:r>
          </w:p>
        </w:tc>
        <w:tc>
          <w:tcPr>
            <w:tcW w:w="0" w:type="auto"/>
          </w:tcPr>
          <w:p w14:paraId="775611C5" w14:textId="5F7119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for 16QAM for NB-IoT</w:t>
            </w:r>
          </w:p>
        </w:tc>
        <w:tc>
          <w:tcPr>
            <w:tcW w:w="0" w:type="auto"/>
          </w:tcPr>
          <w:p w14:paraId="3BF4B71D" w14:textId="10DC64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621B9D0" w14:textId="71F6C7E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6E23814" w14:textId="23607E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AA8340D" w14:textId="77777777" w:rsidTr="007943A2">
        <w:tc>
          <w:tcPr>
            <w:tcW w:w="0" w:type="auto"/>
          </w:tcPr>
          <w:p w14:paraId="4916E483" w14:textId="21E1BD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R4-2207609</w:t>
            </w:r>
          </w:p>
        </w:tc>
        <w:tc>
          <w:tcPr>
            <w:tcW w:w="0" w:type="auto"/>
          </w:tcPr>
          <w:p w14:paraId="0E4958E0" w14:textId="6C2DCB5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R1-2202924</w:t>
            </w:r>
          </w:p>
        </w:tc>
        <w:tc>
          <w:tcPr>
            <w:tcW w:w="0" w:type="auto"/>
          </w:tcPr>
          <w:p w14:paraId="2EE33057" w14:textId="33DF2F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LTE</w:t>
            </w:r>
          </w:p>
        </w:tc>
        <w:tc>
          <w:tcPr>
            <w:tcW w:w="0" w:type="auto"/>
          </w:tcPr>
          <w:p w14:paraId="5CC23E77" w14:textId="141E2E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22E3324D" w14:textId="64E4A7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10D6A00" w14:textId="32ED84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498160A" w14:textId="77777777" w:rsidTr="007943A2">
        <w:tc>
          <w:tcPr>
            <w:tcW w:w="0" w:type="auto"/>
          </w:tcPr>
          <w:p w14:paraId="5451BA1F" w14:textId="09926A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R4-2207610</w:t>
            </w:r>
          </w:p>
        </w:tc>
        <w:tc>
          <w:tcPr>
            <w:tcW w:w="0" w:type="auto"/>
          </w:tcPr>
          <w:p w14:paraId="5E5E1C57" w14:textId="511DED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R1-2202927</w:t>
            </w:r>
          </w:p>
        </w:tc>
        <w:tc>
          <w:tcPr>
            <w:tcW w:w="0" w:type="auto"/>
          </w:tcPr>
          <w:p w14:paraId="5B7210B8" w14:textId="041CFB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NR</w:t>
            </w:r>
          </w:p>
        </w:tc>
        <w:tc>
          <w:tcPr>
            <w:tcW w:w="0" w:type="auto"/>
          </w:tcPr>
          <w:p w14:paraId="41F837E3" w14:textId="66E257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A84DF85" w14:textId="144673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67FEC47" w14:textId="6DCE971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92B6DD5" w14:textId="77777777" w:rsidTr="007943A2">
        <w:tc>
          <w:tcPr>
            <w:tcW w:w="0" w:type="auto"/>
          </w:tcPr>
          <w:p w14:paraId="79D2827A" w14:textId="02214D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R4-2207611</w:t>
            </w:r>
          </w:p>
        </w:tc>
        <w:tc>
          <w:tcPr>
            <w:tcW w:w="0" w:type="auto"/>
          </w:tcPr>
          <w:p w14:paraId="1BE47497" w14:textId="52A758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R1-2202947</w:t>
            </w:r>
          </w:p>
        </w:tc>
        <w:tc>
          <w:tcPr>
            <w:tcW w:w="0" w:type="auto"/>
          </w:tcPr>
          <w:p w14:paraId="2659787C" w14:textId="7908A1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upper layers parameters for Rel-17 eIAB</w:t>
            </w:r>
          </w:p>
        </w:tc>
        <w:tc>
          <w:tcPr>
            <w:tcW w:w="0" w:type="auto"/>
          </w:tcPr>
          <w:p w14:paraId="516FE64B" w14:textId="5B1E0C7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CE29C65" w14:textId="2AD19F6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969DAB" w14:textId="46DE03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2974301" w14:textId="77777777" w:rsidTr="007943A2">
        <w:tc>
          <w:tcPr>
            <w:tcW w:w="0" w:type="auto"/>
          </w:tcPr>
          <w:p w14:paraId="35E992A6" w14:textId="6FF239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R4-2207612</w:t>
            </w:r>
          </w:p>
        </w:tc>
        <w:tc>
          <w:tcPr>
            <w:tcW w:w="0" w:type="auto"/>
          </w:tcPr>
          <w:p w14:paraId="5CABC125" w14:textId="3A9BAA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R2-2203555</w:t>
            </w:r>
          </w:p>
        </w:tc>
        <w:tc>
          <w:tcPr>
            <w:tcW w:w="0" w:type="auto"/>
          </w:tcPr>
          <w:p w14:paraId="441D9649" w14:textId="00E96F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RRM relaxation</w:t>
            </w:r>
          </w:p>
        </w:tc>
        <w:tc>
          <w:tcPr>
            <w:tcW w:w="0" w:type="auto"/>
          </w:tcPr>
          <w:p w14:paraId="3E1B534C" w14:textId="16721F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9577036" w14:textId="3337F4C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A78AD25" w14:textId="04B5F2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1D6B55DE" w14:textId="77777777" w:rsidTr="007943A2">
        <w:tc>
          <w:tcPr>
            <w:tcW w:w="0" w:type="auto"/>
          </w:tcPr>
          <w:p w14:paraId="624C4F17" w14:textId="39C9DD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R4-2207613</w:t>
            </w:r>
          </w:p>
        </w:tc>
        <w:tc>
          <w:tcPr>
            <w:tcW w:w="0" w:type="auto"/>
          </w:tcPr>
          <w:p w14:paraId="24831BF8" w14:textId="1047EA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R2-2203686</w:t>
            </w:r>
          </w:p>
        </w:tc>
        <w:tc>
          <w:tcPr>
            <w:tcW w:w="0" w:type="auto"/>
          </w:tcPr>
          <w:p w14:paraId="54D4C12C" w14:textId="31FD78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Signalling of PC2 V2X intra-band concurrent operation</w:t>
            </w:r>
          </w:p>
        </w:tc>
        <w:tc>
          <w:tcPr>
            <w:tcW w:w="0" w:type="auto"/>
          </w:tcPr>
          <w:p w14:paraId="0103AB27" w14:textId="6402456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4C99571" w14:textId="462CEB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476D237" w14:textId="446526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6B860DB8" w14:textId="77777777" w:rsidTr="007943A2">
        <w:tc>
          <w:tcPr>
            <w:tcW w:w="0" w:type="auto"/>
          </w:tcPr>
          <w:p w14:paraId="1D83C167" w14:textId="10C93F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R4-2207614</w:t>
            </w:r>
          </w:p>
        </w:tc>
        <w:tc>
          <w:tcPr>
            <w:tcW w:w="0" w:type="auto"/>
          </w:tcPr>
          <w:p w14:paraId="629F44FD" w14:textId="13A86F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R2-2203803</w:t>
            </w:r>
          </w:p>
        </w:tc>
        <w:tc>
          <w:tcPr>
            <w:tcW w:w="0" w:type="auto"/>
          </w:tcPr>
          <w:p w14:paraId="13267D12" w14:textId="3FB745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TCI state indication</w:t>
            </w:r>
          </w:p>
        </w:tc>
        <w:tc>
          <w:tcPr>
            <w:tcW w:w="0" w:type="auto"/>
          </w:tcPr>
          <w:p w14:paraId="4698E93D" w14:textId="74F77A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338B0DC" w14:textId="5535667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0E5D0BF" w14:textId="7CA9C6E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6DAAA094" w14:textId="77777777" w:rsidTr="007943A2">
        <w:tc>
          <w:tcPr>
            <w:tcW w:w="0" w:type="auto"/>
          </w:tcPr>
          <w:p w14:paraId="5D73C8C1" w14:textId="45DF3A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R4-2207615</w:t>
            </w:r>
          </w:p>
        </w:tc>
        <w:tc>
          <w:tcPr>
            <w:tcW w:w="0" w:type="auto"/>
          </w:tcPr>
          <w:p w14:paraId="3DE987F4" w14:textId="1FD0B6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R2-2203835</w:t>
            </w:r>
          </w:p>
        </w:tc>
        <w:tc>
          <w:tcPr>
            <w:tcW w:w="0" w:type="auto"/>
          </w:tcPr>
          <w:p w14:paraId="43116E70" w14:textId="24FCA6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interruption for PUCCH SCell activation in invalid TA case</w:t>
            </w:r>
          </w:p>
        </w:tc>
        <w:tc>
          <w:tcPr>
            <w:tcW w:w="0" w:type="auto"/>
          </w:tcPr>
          <w:p w14:paraId="0EC68D84" w14:textId="0B9A904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22FB7B9" w14:textId="439ECB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BA82BF2" w14:textId="3DE8BBC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F5FAB8D" w14:textId="77777777" w:rsidTr="007943A2">
        <w:tc>
          <w:tcPr>
            <w:tcW w:w="0" w:type="auto"/>
          </w:tcPr>
          <w:p w14:paraId="597650F5" w14:textId="04451F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R4-2207616</w:t>
            </w:r>
          </w:p>
        </w:tc>
        <w:tc>
          <w:tcPr>
            <w:tcW w:w="0" w:type="auto"/>
          </w:tcPr>
          <w:p w14:paraId="2B0CA20B" w14:textId="6ADD3F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R2-2203879</w:t>
            </w:r>
          </w:p>
        </w:tc>
        <w:tc>
          <w:tcPr>
            <w:tcW w:w="0" w:type="auto"/>
          </w:tcPr>
          <w:p w14:paraId="1EB14E13" w14:textId="44E4D9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coordination of R17 gap features</w:t>
            </w:r>
          </w:p>
        </w:tc>
        <w:tc>
          <w:tcPr>
            <w:tcW w:w="0" w:type="auto"/>
          </w:tcPr>
          <w:p w14:paraId="130CECB9" w14:textId="1A6EBD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1E2230F" w14:textId="255A1E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B67FCF3" w14:textId="0D4E6F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1BBDEA3" w14:textId="77777777" w:rsidTr="007943A2">
        <w:tc>
          <w:tcPr>
            <w:tcW w:w="0" w:type="auto"/>
          </w:tcPr>
          <w:p w14:paraId="4DCE20DB" w14:textId="0F58CEC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R4-2207617</w:t>
            </w:r>
          </w:p>
        </w:tc>
        <w:tc>
          <w:tcPr>
            <w:tcW w:w="0" w:type="auto"/>
          </w:tcPr>
          <w:p w14:paraId="77CF500A" w14:textId="5D01B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R2-2204009</w:t>
            </w:r>
          </w:p>
        </w:tc>
        <w:tc>
          <w:tcPr>
            <w:tcW w:w="0" w:type="auto"/>
          </w:tcPr>
          <w:p w14:paraId="673E91B5" w14:textId="25FCE7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BWP operation without bandwidth restriction</w:t>
            </w:r>
          </w:p>
        </w:tc>
        <w:tc>
          <w:tcPr>
            <w:tcW w:w="0" w:type="auto"/>
          </w:tcPr>
          <w:p w14:paraId="6668B32E" w14:textId="72383A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9AED12A" w14:textId="723A98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29B0FDA" w14:textId="44FC6E4B" w:rsidR="007943A2" w:rsidRPr="007943A2" w:rsidRDefault="007665FB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17373E6D" w14:textId="77777777" w:rsidTr="007943A2">
        <w:tc>
          <w:tcPr>
            <w:tcW w:w="0" w:type="auto"/>
          </w:tcPr>
          <w:p w14:paraId="228E4733" w14:textId="3D6296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R4-2207618</w:t>
            </w:r>
          </w:p>
        </w:tc>
        <w:tc>
          <w:tcPr>
            <w:tcW w:w="0" w:type="auto"/>
          </w:tcPr>
          <w:p w14:paraId="474E2C38" w14:textId="0A315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R2-2204114</w:t>
            </w:r>
          </w:p>
        </w:tc>
        <w:tc>
          <w:tcPr>
            <w:tcW w:w="0" w:type="auto"/>
          </w:tcPr>
          <w:p w14:paraId="1D033F21" w14:textId="20F9731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measurement gaps enhancements for NTN</w:t>
            </w:r>
          </w:p>
        </w:tc>
        <w:tc>
          <w:tcPr>
            <w:tcW w:w="0" w:type="auto"/>
          </w:tcPr>
          <w:p w14:paraId="2099A636" w14:textId="1CC092D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18A3B8F" w14:textId="22CE34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1BC3E6" w14:textId="5BBBFA6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4BA9E8FF" w14:textId="77777777" w:rsidTr="007943A2">
        <w:tc>
          <w:tcPr>
            <w:tcW w:w="0" w:type="auto"/>
          </w:tcPr>
          <w:p w14:paraId="44AD29B6" w14:textId="505C64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R4-2207619</w:t>
            </w:r>
          </w:p>
        </w:tc>
        <w:tc>
          <w:tcPr>
            <w:tcW w:w="0" w:type="auto"/>
          </w:tcPr>
          <w:p w14:paraId="42260CD3" w14:textId="03841D6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R2-2204115</w:t>
            </w:r>
          </w:p>
        </w:tc>
        <w:tc>
          <w:tcPr>
            <w:tcW w:w="0" w:type="auto"/>
          </w:tcPr>
          <w:p w14:paraId="48C6CF19" w14:textId="7E69DB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introduction of an offset to transmit CD-SSB and NCD-SSB at different times</w:t>
            </w:r>
          </w:p>
        </w:tc>
        <w:tc>
          <w:tcPr>
            <w:tcW w:w="0" w:type="auto"/>
          </w:tcPr>
          <w:p w14:paraId="0E03C0C3" w14:textId="3E0E16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106A1AD" w14:textId="3D7764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6754376" w14:textId="2845E3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024F592" w14:textId="77777777" w:rsidTr="007943A2">
        <w:tc>
          <w:tcPr>
            <w:tcW w:w="0" w:type="auto"/>
          </w:tcPr>
          <w:p w14:paraId="6F33D26D" w14:textId="34EDD16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R4-2207620</w:t>
            </w:r>
          </w:p>
        </w:tc>
        <w:tc>
          <w:tcPr>
            <w:tcW w:w="0" w:type="auto"/>
          </w:tcPr>
          <w:p w14:paraId="321C8C8B" w14:textId="228673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R2-2204238</w:t>
            </w:r>
          </w:p>
        </w:tc>
        <w:tc>
          <w:tcPr>
            <w:tcW w:w="0" w:type="auto"/>
          </w:tcPr>
          <w:p w14:paraId="0C488E89" w14:textId="1B01E4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RAN4 on RLM/BFD relaxation for ePowSav</w:t>
            </w:r>
          </w:p>
        </w:tc>
        <w:tc>
          <w:tcPr>
            <w:tcW w:w="0" w:type="auto"/>
          </w:tcPr>
          <w:p w14:paraId="5690CFAC" w14:textId="329A99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C7BD247" w14:textId="6FF3AB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53EAAA3" w14:textId="71FF227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823D260" w14:textId="77777777" w:rsidTr="007943A2">
        <w:tc>
          <w:tcPr>
            <w:tcW w:w="0" w:type="auto"/>
          </w:tcPr>
          <w:p w14:paraId="7800706A" w14:textId="714A866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R4-2207621</w:t>
            </w:r>
          </w:p>
        </w:tc>
        <w:tc>
          <w:tcPr>
            <w:tcW w:w="0" w:type="auto"/>
          </w:tcPr>
          <w:p w14:paraId="43E5964F" w14:textId="53136C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R2-2204269</w:t>
            </w:r>
          </w:p>
        </w:tc>
        <w:tc>
          <w:tcPr>
            <w:tcW w:w="0" w:type="auto"/>
          </w:tcPr>
          <w:p w14:paraId="59C41BA8" w14:textId="2B3CC62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TA validation for CG-SDT</w:t>
            </w:r>
          </w:p>
        </w:tc>
        <w:tc>
          <w:tcPr>
            <w:tcW w:w="0" w:type="auto"/>
          </w:tcPr>
          <w:p w14:paraId="5365D665" w14:textId="558A54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4DEBCC8" w14:textId="36C961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FFD0132" w14:textId="66AAA53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B6F094C" w14:textId="77777777" w:rsidTr="007943A2">
        <w:tc>
          <w:tcPr>
            <w:tcW w:w="0" w:type="auto"/>
          </w:tcPr>
          <w:p w14:paraId="30A58836" w14:textId="4DC488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R4-2207622</w:t>
            </w:r>
          </w:p>
        </w:tc>
        <w:tc>
          <w:tcPr>
            <w:tcW w:w="0" w:type="auto"/>
          </w:tcPr>
          <w:p w14:paraId="59675E2D" w14:textId="07AD7D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R3-222721</w:t>
            </w:r>
          </w:p>
        </w:tc>
        <w:tc>
          <w:tcPr>
            <w:tcW w:w="0" w:type="auto"/>
          </w:tcPr>
          <w:p w14:paraId="6D94C707" w14:textId="25AF23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Questions concerning the implementation of RAN1 agreements in NRPPa</w:t>
            </w:r>
          </w:p>
        </w:tc>
        <w:tc>
          <w:tcPr>
            <w:tcW w:w="0" w:type="auto"/>
          </w:tcPr>
          <w:p w14:paraId="7FA439D8" w14:textId="4AF70F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RAN3</w:t>
            </w:r>
          </w:p>
        </w:tc>
        <w:tc>
          <w:tcPr>
            <w:tcW w:w="0" w:type="auto"/>
          </w:tcPr>
          <w:p w14:paraId="5A4C1FA9" w14:textId="0320B2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5676A8A" w14:textId="186790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80E8A38" w14:textId="77777777" w:rsidTr="007943A2">
        <w:tc>
          <w:tcPr>
            <w:tcW w:w="0" w:type="auto"/>
          </w:tcPr>
          <w:p w14:paraId="4011A183" w14:textId="50D941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R4-2207623</w:t>
            </w:r>
          </w:p>
        </w:tc>
        <w:tc>
          <w:tcPr>
            <w:tcW w:w="0" w:type="auto"/>
          </w:tcPr>
          <w:p w14:paraId="7F6DEC70" w14:textId="399FF28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R5-221604</w:t>
            </w:r>
          </w:p>
        </w:tc>
        <w:tc>
          <w:tcPr>
            <w:tcW w:w="0" w:type="auto"/>
          </w:tcPr>
          <w:p w14:paraId="37147A53" w14:textId="4828B2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lower humidity limit in normal temperature test environment</w:t>
            </w:r>
          </w:p>
        </w:tc>
        <w:tc>
          <w:tcPr>
            <w:tcW w:w="0" w:type="auto"/>
          </w:tcPr>
          <w:p w14:paraId="27A5A2E3" w14:textId="5C4B80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866A50D" w14:textId="5780C4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4D69B3F" w14:textId="0201CB7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DDF4167" w14:textId="77777777" w:rsidTr="007943A2">
        <w:tc>
          <w:tcPr>
            <w:tcW w:w="0" w:type="auto"/>
          </w:tcPr>
          <w:p w14:paraId="593BFA84" w14:textId="68DCDB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R4-2207624</w:t>
            </w:r>
          </w:p>
        </w:tc>
        <w:tc>
          <w:tcPr>
            <w:tcW w:w="0" w:type="auto"/>
          </w:tcPr>
          <w:p w14:paraId="6D067DD5" w14:textId="7BE7D5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R5-221613</w:t>
            </w:r>
          </w:p>
        </w:tc>
        <w:tc>
          <w:tcPr>
            <w:tcW w:w="0" w:type="auto"/>
          </w:tcPr>
          <w:p w14:paraId="2D163317" w14:textId="080028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Additional RF requirements for NS_03U, NS_05U and NS_43U</w:t>
            </w:r>
          </w:p>
        </w:tc>
        <w:tc>
          <w:tcPr>
            <w:tcW w:w="0" w:type="auto"/>
          </w:tcPr>
          <w:p w14:paraId="47B2C39C" w14:textId="090B6E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00711BD" w14:textId="169DF0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403FE0" w14:textId="442B6B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0557E53" w14:textId="77777777" w:rsidTr="007943A2">
        <w:tc>
          <w:tcPr>
            <w:tcW w:w="0" w:type="auto"/>
          </w:tcPr>
          <w:p w14:paraId="1F378B7A" w14:textId="0ADC0A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R4-2207625</w:t>
            </w:r>
          </w:p>
        </w:tc>
        <w:tc>
          <w:tcPr>
            <w:tcW w:w="0" w:type="auto"/>
          </w:tcPr>
          <w:p w14:paraId="30EE9C11" w14:textId="36951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R5-221617</w:t>
            </w:r>
          </w:p>
        </w:tc>
        <w:tc>
          <w:tcPr>
            <w:tcW w:w="0" w:type="auto"/>
          </w:tcPr>
          <w:p w14:paraId="4CE5FC5C" w14:textId="11ACAC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SCell Dropping in FR2 RF UL-CA tests</w:t>
            </w:r>
          </w:p>
        </w:tc>
        <w:tc>
          <w:tcPr>
            <w:tcW w:w="0" w:type="auto"/>
          </w:tcPr>
          <w:p w14:paraId="2E0F3A80" w14:textId="28740D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19441B9E" w14:textId="0731AB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4E42B14" w14:textId="1782FF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090CFC3" w14:textId="77777777" w:rsidTr="007943A2">
        <w:tc>
          <w:tcPr>
            <w:tcW w:w="0" w:type="auto"/>
          </w:tcPr>
          <w:p w14:paraId="18B3717A" w14:textId="5E7F5F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R4-2207626</w:t>
            </w:r>
          </w:p>
        </w:tc>
        <w:tc>
          <w:tcPr>
            <w:tcW w:w="0" w:type="auto"/>
          </w:tcPr>
          <w:p w14:paraId="37150679" w14:textId="577AE9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RP-221014</w:t>
            </w:r>
          </w:p>
        </w:tc>
        <w:tc>
          <w:tcPr>
            <w:tcW w:w="0" w:type="auto"/>
          </w:tcPr>
          <w:p w14:paraId="3CA62FCA" w14:textId="215D98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ISED-Canada to clarify the RSS-195 requirement related to wireless communication service equipment operating in 2305-2320 MHz / 2345-2360 MHz frequency range</w:t>
            </w:r>
          </w:p>
        </w:tc>
        <w:tc>
          <w:tcPr>
            <w:tcW w:w="0" w:type="auto"/>
          </w:tcPr>
          <w:p w14:paraId="4E843E6F" w14:textId="1EC2FD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425C114D" w14:textId="3985C3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61107CCE" w14:textId="5BA2E4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0848164" w14:textId="77777777" w:rsidTr="007943A2">
        <w:tc>
          <w:tcPr>
            <w:tcW w:w="0" w:type="auto"/>
          </w:tcPr>
          <w:p w14:paraId="36A86CD6" w14:textId="2664C0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R4-2207627</w:t>
            </w:r>
          </w:p>
        </w:tc>
        <w:tc>
          <w:tcPr>
            <w:tcW w:w="0" w:type="auto"/>
          </w:tcPr>
          <w:p w14:paraId="766424BB" w14:textId="022B93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Presentation_EUWENA_March2022</w:t>
            </w:r>
          </w:p>
        </w:tc>
        <w:tc>
          <w:tcPr>
            <w:tcW w:w="0" w:type="auto"/>
          </w:tcPr>
          <w:p w14:paraId="7AE215B6" w14:textId="5CD687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presentation of EUWENA and involvement in 3GPP on Non Public Network</w:t>
            </w:r>
          </w:p>
        </w:tc>
        <w:tc>
          <w:tcPr>
            <w:tcW w:w="0" w:type="auto"/>
          </w:tcPr>
          <w:p w14:paraId="4E67EA04" w14:textId="2D2186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EUWENA</w:t>
            </w:r>
          </w:p>
        </w:tc>
        <w:tc>
          <w:tcPr>
            <w:tcW w:w="0" w:type="auto"/>
          </w:tcPr>
          <w:p w14:paraId="038981E2" w14:textId="7A3283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4D487A31" w14:textId="7EF116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46F29465" w14:textId="77777777" w:rsidTr="007943A2">
        <w:tc>
          <w:tcPr>
            <w:tcW w:w="0" w:type="auto"/>
          </w:tcPr>
          <w:p w14:paraId="1BC658CF" w14:textId="6333CE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R4-2207628</w:t>
            </w:r>
          </w:p>
        </w:tc>
        <w:tc>
          <w:tcPr>
            <w:tcW w:w="0" w:type="auto"/>
          </w:tcPr>
          <w:p w14:paraId="2349ABCF" w14:textId="5592FA6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AWG-29/OUT-02</w:t>
            </w:r>
          </w:p>
        </w:tc>
        <w:tc>
          <w:tcPr>
            <w:tcW w:w="0" w:type="auto"/>
          </w:tcPr>
          <w:p w14:paraId="5C50D6ED" w14:textId="029C20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FREQUENCY ARRANGEMENTS FOR IMT IN THE BAND 470 – 703 MHZ</w:t>
            </w:r>
          </w:p>
        </w:tc>
        <w:tc>
          <w:tcPr>
            <w:tcW w:w="0" w:type="auto"/>
          </w:tcPr>
          <w:p w14:paraId="24521AD1" w14:textId="3AA214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APT Wireless Group</w:t>
            </w:r>
          </w:p>
        </w:tc>
        <w:tc>
          <w:tcPr>
            <w:tcW w:w="0" w:type="auto"/>
          </w:tcPr>
          <w:p w14:paraId="7CDB79CC" w14:textId="770BE53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0ADC77F4" w14:textId="1E65150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167913A8" w14:textId="77777777" w:rsidTr="007943A2">
        <w:tc>
          <w:tcPr>
            <w:tcW w:w="0" w:type="auto"/>
          </w:tcPr>
          <w:p w14:paraId="09683E3C" w14:textId="3DF3C13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R4-2207713</w:t>
            </w:r>
          </w:p>
        </w:tc>
        <w:tc>
          <w:tcPr>
            <w:tcW w:w="0" w:type="auto"/>
          </w:tcPr>
          <w:p w14:paraId="7F284668" w14:textId="4B4822C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20220419171637</w:t>
            </w:r>
          </w:p>
        </w:tc>
        <w:tc>
          <w:tcPr>
            <w:tcW w:w="0" w:type="auto"/>
          </w:tcPr>
          <w:p w14:paraId="4721EFFA" w14:textId="296A6D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to Liaison statement of 3GPP TSG RAN on the inclusion of the 6425-7125 MHz frequency band in the 3GPP specification for 5G-NR / IMT-2020 systems</w:t>
            </w:r>
          </w:p>
        </w:tc>
        <w:tc>
          <w:tcPr>
            <w:tcW w:w="0" w:type="auto"/>
          </w:tcPr>
          <w:p w14:paraId="7C002EBF" w14:textId="72E960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RCC Commission on Spectrum and Satellite Orbits</w:t>
            </w:r>
          </w:p>
        </w:tc>
        <w:tc>
          <w:tcPr>
            <w:tcW w:w="0" w:type="auto"/>
          </w:tcPr>
          <w:p w14:paraId="2E0E48ED" w14:textId="7E18D2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5108988" w14:textId="195D2C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FD747BB" w14:textId="77777777" w:rsidTr="007943A2">
        <w:tc>
          <w:tcPr>
            <w:tcW w:w="0" w:type="auto"/>
          </w:tcPr>
          <w:p w14:paraId="791B8B51" w14:textId="70E7A6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R4-2210236</w:t>
            </w:r>
          </w:p>
        </w:tc>
        <w:tc>
          <w:tcPr>
            <w:tcW w:w="0" w:type="auto"/>
          </w:tcPr>
          <w:p w14:paraId="30BC98A0" w14:textId="01F6E6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3GPP 6GHz LS</w:t>
            </w:r>
          </w:p>
        </w:tc>
        <w:tc>
          <w:tcPr>
            <w:tcW w:w="0" w:type="auto"/>
          </w:tcPr>
          <w:p w14:paraId="4E380D76" w14:textId="77F3E4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Request information on progress and timeline relating to 6 GHz NR licensed bands</w:t>
            </w:r>
          </w:p>
        </w:tc>
        <w:tc>
          <w:tcPr>
            <w:tcW w:w="0" w:type="auto"/>
          </w:tcPr>
          <w:p w14:paraId="576951D1" w14:textId="628686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</w:t>
            </w:r>
          </w:p>
        </w:tc>
        <w:tc>
          <w:tcPr>
            <w:tcW w:w="0" w:type="auto"/>
          </w:tcPr>
          <w:p w14:paraId="7E74929E" w14:textId="5DE64E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929B37A" w14:textId="676844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140F10E" w14:textId="77777777" w:rsidTr="007943A2">
        <w:tc>
          <w:tcPr>
            <w:tcW w:w="0" w:type="auto"/>
          </w:tcPr>
          <w:p w14:paraId="3A5A8DAB" w14:textId="436C85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R4-2210237</w:t>
            </w:r>
          </w:p>
        </w:tc>
        <w:tc>
          <w:tcPr>
            <w:tcW w:w="0" w:type="auto"/>
          </w:tcPr>
          <w:p w14:paraId="3EF9A519" w14:textId="3551CE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5GAA_S-220026_LS to_3GPP_vehicular DAS</w:t>
            </w:r>
          </w:p>
        </w:tc>
        <w:tc>
          <w:tcPr>
            <w:tcW w:w="0" w:type="auto"/>
          </w:tcPr>
          <w:p w14:paraId="0A3F90F8" w14:textId="1E77D0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Rel-18 WI related to vehicular distributed antenna systems</w:t>
            </w:r>
          </w:p>
        </w:tc>
        <w:tc>
          <w:tcPr>
            <w:tcW w:w="0" w:type="auto"/>
          </w:tcPr>
          <w:p w14:paraId="43A92840" w14:textId="758802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5GAA WG4</w:t>
            </w:r>
          </w:p>
        </w:tc>
        <w:tc>
          <w:tcPr>
            <w:tcW w:w="0" w:type="auto"/>
          </w:tcPr>
          <w:p w14:paraId="4B79F4E5" w14:textId="7DE1E1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0B4C046" w14:textId="5D988F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49EA1D7E" w14:textId="77777777" w:rsidTr="007943A2">
        <w:tc>
          <w:tcPr>
            <w:tcW w:w="0" w:type="auto"/>
          </w:tcPr>
          <w:p w14:paraId="4E366359" w14:textId="357A44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R4-2210349</w:t>
            </w:r>
          </w:p>
        </w:tc>
        <w:tc>
          <w:tcPr>
            <w:tcW w:w="0" w:type="auto"/>
          </w:tcPr>
          <w:p w14:paraId="178E1C29" w14:textId="2EAFAC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OTA_2022_004_004 V2</w:t>
            </w:r>
          </w:p>
        </w:tc>
        <w:tc>
          <w:tcPr>
            <w:tcW w:w="0" w:type="auto"/>
          </w:tcPr>
          <w:p w14:paraId="41DB07AB" w14:textId="247292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CTIA Certification OTA Performance Test Plan Version 4.0 Publication</w:t>
            </w:r>
          </w:p>
        </w:tc>
        <w:tc>
          <w:tcPr>
            <w:tcW w:w="0" w:type="auto"/>
          </w:tcPr>
          <w:p w14:paraId="0AC1FC7F" w14:textId="5A772B4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CTIA Certification OTA Working Group</w:t>
            </w:r>
          </w:p>
        </w:tc>
        <w:tc>
          <w:tcPr>
            <w:tcW w:w="0" w:type="auto"/>
          </w:tcPr>
          <w:p w14:paraId="4F0051A7" w14:textId="28C403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495260" w14:textId="02D98F1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962BF50" w14:textId="77777777" w:rsidTr="007943A2">
        <w:tc>
          <w:tcPr>
            <w:tcW w:w="0" w:type="auto"/>
          </w:tcPr>
          <w:p w14:paraId="3F5A691A" w14:textId="1C5243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R4-2210431</w:t>
            </w:r>
          </w:p>
        </w:tc>
        <w:tc>
          <w:tcPr>
            <w:tcW w:w="0" w:type="auto"/>
          </w:tcPr>
          <w:p w14:paraId="0A7EF3B9" w14:textId="1AE894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RT(22)086018</w:t>
            </w:r>
          </w:p>
        </w:tc>
        <w:tc>
          <w:tcPr>
            <w:tcW w:w="0" w:type="auto"/>
          </w:tcPr>
          <w:p w14:paraId="4358BB8D" w14:textId="6797D8A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3GPP RAN WG4 on the interferer signal definition for the RMR900 BS Rx blocking requirement</w:t>
            </w:r>
          </w:p>
        </w:tc>
        <w:tc>
          <w:tcPr>
            <w:tcW w:w="0" w:type="auto"/>
          </w:tcPr>
          <w:p w14:paraId="3E1FE4AB" w14:textId="4760AE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ETSI TC RT</w:t>
            </w:r>
          </w:p>
        </w:tc>
        <w:tc>
          <w:tcPr>
            <w:tcW w:w="0" w:type="auto"/>
          </w:tcPr>
          <w:p w14:paraId="689442CB" w14:textId="6309D70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AD35B50" w14:textId="0B8B9C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371828E0" w14:textId="77777777" w:rsidTr="007943A2">
        <w:tc>
          <w:tcPr>
            <w:tcW w:w="0" w:type="auto"/>
          </w:tcPr>
          <w:p w14:paraId="2455C080" w14:textId="34E4E7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R4-2210432</w:t>
            </w:r>
          </w:p>
        </w:tc>
        <w:tc>
          <w:tcPr>
            <w:tcW w:w="0" w:type="auto"/>
          </w:tcPr>
          <w:p w14:paraId="08C6C32C" w14:textId="4CA42A0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R2-2206358</w:t>
            </w:r>
          </w:p>
        </w:tc>
        <w:tc>
          <w:tcPr>
            <w:tcW w:w="0" w:type="auto"/>
          </w:tcPr>
          <w:p w14:paraId="4C3A2C33" w14:textId="50EE12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eIAB MAC CEs</w:t>
            </w:r>
          </w:p>
        </w:tc>
        <w:tc>
          <w:tcPr>
            <w:tcW w:w="0" w:type="auto"/>
          </w:tcPr>
          <w:p w14:paraId="6EBE89B9" w14:textId="5846F5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EB67F50" w14:textId="353BCE4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A3ED257" w14:textId="52644E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9F27EE7" w14:textId="77777777" w:rsidTr="007943A2">
        <w:tc>
          <w:tcPr>
            <w:tcW w:w="0" w:type="auto"/>
          </w:tcPr>
          <w:p w14:paraId="1F49B6F5" w14:textId="66FB6E3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R4-2211136</w:t>
            </w:r>
          </w:p>
        </w:tc>
        <w:tc>
          <w:tcPr>
            <w:tcW w:w="0" w:type="auto"/>
          </w:tcPr>
          <w:p w14:paraId="69FCA88C" w14:textId="56C0D9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R1-2205293</w:t>
            </w:r>
          </w:p>
        </w:tc>
        <w:tc>
          <w:tcPr>
            <w:tcW w:w="0" w:type="auto"/>
          </w:tcPr>
          <w:p w14:paraId="1CDAF102" w14:textId="3F69A3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eIAB MAC CEs</w:t>
            </w:r>
          </w:p>
        </w:tc>
        <w:tc>
          <w:tcPr>
            <w:tcW w:w="0" w:type="auto"/>
          </w:tcPr>
          <w:p w14:paraId="165C8DA8" w14:textId="52A6875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7B314C9" w14:textId="59A3B8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2C314A0C" w14:textId="78DF60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5930600C" w14:textId="77777777" w:rsidTr="007943A2">
        <w:tc>
          <w:tcPr>
            <w:tcW w:w="0" w:type="auto"/>
          </w:tcPr>
          <w:p w14:paraId="5AFD2DA1" w14:textId="2FE189B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R4-2211137</w:t>
            </w:r>
          </w:p>
        </w:tc>
        <w:tc>
          <w:tcPr>
            <w:tcW w:w="0" w:type="auto"/>
          </w:tcPr>
          <w:p w14:paraId="3DCC7199" w14:textId="7A6D3E1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R1-2205326</w:t>
            </w:r>
          </w:p>
        </w:tc>
        <w:tc>
          <w:tcPr>
            <w:tcW w:w="0" w:type="auto"/>
          </w:tcPr>
          <w:p w14:paraId="672EDAF0" w14:textId="4BF502C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LTE</w:t>
            </w:r>
          </w:p>
        </w:tc>
        <w:tc>
          <w:tcPr>
            <w:tcW w:w="0" w:type="auto"/>
          </w:tcPr>
          <w:p w14:paraId="0B9219A9" w14:textId="11786C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EEF0E28" w14:textId="53D8ED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3FF035A" w14:textId="4422EE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220104F" w14:textId="77777777" w:rsidTr="007943A2">
        <w:tc>
          <w:tcPr>
            <w:tcW w:w="0" w:type="auto"/>
          </w:tcPr>
          <w:p w14:paraId="7CCAE9B6" w14:textId="431E61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R4-2211138</w:t>
            </w:r>
          </w:p>
        </w:tc>
        <w:tc>
          <w:tcPr>
            <w:tcW w:w="0" w:type="auto"/>
          </w:tcPr>
          <w:p w14:paraId="0F74F404" w14:textId="7FA1349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R1-2205328</w:t>
            </w:r>
          </w:p>
        </w:tc>
        <w:tc>
          <w:tcPr>
            <w:tcW w:w="0" w:type="auto"/>
          </w:tcPr>
          <w:p w14:paraId="14C1EB89" w14:textId="666A97D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updated Rel-17 RAN1 UE features list for NR</w:t>
            </w:r>
          </w:p>
        </w:tc>
        <w:tc>
          <w:tcPr>
            <w:tcW w:w="0" w:type="auto"/>
          </w:tcPr>
          <w:p w14:paraId="6E75B571" w14:textId="224FBB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4BEA59D" w14:textId="67DE66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0E451BA" w14:textId="5A1614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C780EBC" w14:textId="77777777" w:rsidTr="007943A2">
        <w:tc>
          <w:tcPr>
            <w:tcW w:w="0" w:type="auto"/>
          </w:tcPr>
          <w:p w14:paraId="7EC72604" w14:textId="24DA2F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R4-2211177</w:t>
            </w:r>
          </w:p>
        </w:tc>
        <w:tc>
          <w:tcPr>
            <w:tcW w:w="0" w:type="auto"/>
          </w:tcPr>
          <w:p w14:paraId="390A6A0E" w14:textId="614D7B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R1-2205450</w:t>
            </w:r>
          </w:p>
        </w:tc>
        <w:tc>
          <w:tcPr>
            <w:tcW w:w="0" w:type="auto"/>
          </w:tcPr>
          <w:p w14:paraId="5F93712D" w14:textId="748E21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lower Rx beam sweeping factor for latency improvement</w:t>
            </w:r>
          </w:p>
        </w:tc>
        <w:tc>
          <w:tcPr>
            <w:tcW w:w="0" w:type="auto"/>
          </w:tcPr>
          <w:p w14:paraId="3669C03D" w14:textId="0BAF63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200A56D" w14:textId="628C34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3DD70217" w14:textId="37CEB4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60B5A8D8" w14:textId="77777777" w:rsidTr="007943A2">
        <w:tc>
          <w:tcPr>
            <w:tcW w:w="0" w:type="auto"/>
          </w:tcPr>
          <w:p w14:paraId="05CBD17B" w14:textId="341B4A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R4-2211178</w:t>
            </w:r>
          </w:p>
        </w:tc>
        <w:tc>
          <w:tcPr>
            <w:tcW w:w="0" w:type="auto"/>
          </w:tcPr>
          <w:p w14:paraId="773009C3" w14:textId="160B968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R1-2205452</w:t>
            </w:r>
          </w:p>
        </w:tc>
        <w:tc>
          <w:tcPr>
            <w:tcW w:w="0" w:type="auto"/>
          </w:tcPr>
          <w:p w14:paraId="08F372E2" w14:textId="559A72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applicable number of PFL for the gapless PRS measurement</w:t>
            </w:r>
          </w:p>
        </w:tc>
        <w:tc>
          <w:tcPr>
            <w:tcW w:w="0" w:type="auto"/>
          </w:tcPr>
          <w:p w14:paraId="7E8AF115" w14:textId="213371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34FC08B" w14:textId="4D87B1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159A6F89" w14:textId="69A2933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254B1409" w14:textId="77777777" w:rsidTr="007943A2">
        <w:tc>
          <w:tcPr>
            <w:tcW w:w="0" w:type="auto"/>
          </w:tcPr>
          <w:p w14:paraId="6CCD40E7" w14:textId="4C4C6B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R4-2211198</w:t>
            </w:r>
          </w:p>
        </w:tc>
        <w:tc>
          <w:tcPr>
            <w:tcW w:w="0" w:type="auto"/>
          </w:tcPr>
          <w:p w14:paraId="193FC03A" w14:textId="2ACA72A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R2-2206428</w:t>
            </w:r>
          </w:p>
        </w:tc>
        <w:tc>
          <w:tcPr>
            <w:tcW w:w="0" w:type="auto"/>
          </w:tcPr>
          <w:p w14:paraId="3DBE3089" w14:textId="339C74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clarification of dualPA-Architecture capability</w:t>
            </w:r>
          </w:p>
        </w:tc>
        <w:tc>
          <w:tcPr>
            <w:tcW w:w="0" w:type="auto"/>
          </w:tcPr>
          <w:p w14:paraId="4458CBD7" w14:textId="143180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D90C94E" w14:textId="4A0D191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568772C7" w14:textId="7388CD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  <w:tr w:rsidR="007943A2" w14:paraId="7C017968" w14:textId="77777777" w:rsidTr="007943A2">
        <w:tc>
          <w:tcPr>
            <w:tcW w:w="0" w:type="auto"/>
          </w:tcPr>
          <w:p w14:paraId="536A9F9F" w14:textId="5F9B957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R4-2211199</w:t>
            </w:r>
          </w:p>
        </w:tc>
        <w:tc>
          <w:tcPr>
            <w:tcW w:w="0" w:type="auto"/>
          </w:tcPr>
          <w:p w14:paraId="3C7A7D57" w14:textId="6EC225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R2-2206611</w:t>
            </w:r>
          </w:p>
        </w:tc>
        <w:tc>
          <w:tcPr>
            <w:tcW w:w="0" w:type="auto"/>
          </w:tcPr>
          <w:p w14:paraId="42273FA2" w14:textId="2919814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operation with and without SSB for RedCap UE</w:t>
            </w:r>
          </w:p>
        </w:tc>
        <w:tc>
          <w:tcPr>
            <w:tcW w:w="0" w:type="auto"/>
          </w:tcPr>
          <w:p w14:paraId="76C0F933" w14:textId="528218F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4250114" w14:textId="640402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noted</w:t>
            </w:r>
          </w:p>
        </w:tc>
        <w:tc>
          <w:tcPr>
            <w:tcW w:w="0" w:type="auto"/>
          </w:tcPr>
          <w:p w14:paraId="7AA7374D" w14:textId="08CEF25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(none)</w:t>
            </w:r>
          </w:p>
        </w:tc>
      </w:tr>
    </w:tbl>
    <w:p w14:paraId="2B2368F9" w14:textId="77777777" w:rsidR="007943A2" w:rsidRDefault="007943A2" w:rsidP="007943A2"/>
    <w:p w14:paraId="34250A63" w14:textId="77777777" w:rsidR="007943A2" w:rsidRDefault="007943A2" w:rsidP="007943A2">
      <w:pPr>
        <w:pStyle w:val="Heading3"/>
      </w:pPr>
      <w:r>
        <w:t>C2: Outgoing liaison statements</w:t>
      </w:r>
    </w:p>
    <w:p w14:paraId="4FE77ACB" w14:textId="77777777" w:rsidR="007943A2" w:rsidRDefault="007943A2" w:rsidP="007943A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5327"/>
        <w:gridCol w:w="1278"/>
        <w:gridCol w:w="871"/>
        <w:gridCol w:w="1056"/>
      </w:tblGrid>
      <w:tr w:rsidR="007943A2" w14:paraId="3B87675E" w14:textId="77777777" w:rsidTr="007943A2">
        <w:tc>
          <w:tcPr>
            <w:tcW w:w="0" w:type="auto"/>
          </w:tcPr>
          <w:p w14:paraId="760F4B87" w14:textId="549542DC" w:rsidR="007943A2" w:rsidRDefault="007943A2" w:rsidP="007943A2">
            <w:pPr>
              <w:pStyle w:val="TAH"/>
            </w:pPr>
            <w:r>
              <w:t>Document</w:t>
            </w:r>
          </w:p>
        </w:tc>
        <w:tc>
          <w:tcPr>
            <w:tcW w:w="0" w:type="auto"/>
          </w:tcPr>
          <w:p w14:paraId="43D17081" w14:textId="7D32D739" w:rsidR="007943A2" w:rsidRDefault="007943A2" w:rsidP="007943A2">
            <w:pPr>
              <w:pStyle w:val="TAH"/>
            </w:pPr>
            <w:r>
              <w:t>Title</w:t>
            </w:r>
          </w:p>
        </w:tc>
        <w:tc>
          <w:tcPr>
            <w:tcW w:w="0" w:type="auto"/>
          </w:tcPr>
          <w:p w14:paraId="54D5E572" w14:textId="227795BA" w:rsidR="007943A2" w:rsidRDefault="007943A2" w:rsidP="007943A2">
            <w:pPr>
              <w:pStyle w:val="TAH"/>
            </w:pPr>
            <w:r>
              <w:t>To</w:t>
            </w:r>
          </w:p>
        </w:tc>
        <w:tc>
          <w:tcPr>
            <w:tcW w:w="0" w:type="auto"/>
          </w:tcPr>
          <w:p w14:paraId="2CD0256D" w14:textId="60B7C953" w:rsidR="007943A2" w:rsidRDefault="007943A2" w:rsidP="007943A2">
            <w:pPr>
              <w:pStyle w:val="TAH"/>
            </w:pPr>
            <w:r>
              <w:t>Cc</w:t>
            </w:r>
          </w:p>
        </w:tc>
        <w:tc>
          <w:tcPr>
            <w:tcW w:w="0" w:type="auto"/>
          </w:tcPr>
          <w:p w14:paraId="4838865D" w14:textId="05B35D4E" w:rsidR="007943A2" w:rsidRDefault="007943A2" w:rsidP="007943A2">
            <w:pPr>
              <w:pStyle w:val="TAH"/>
            </w:pPr>
            <w:r>
              <w:t>reply to i/c LS</w:t>
            </w:r>
          </w:p>
        </w:tc>
      </w:tr>
      <w:tr w:rsidR="007943A2" w14:paraId="503CA199" w14:textId="77777777" w:rsidTr="007943A2">
        <w:tc>
          <w:tcPr>
            <w:tcW w:w="0" w:type="auto"/>
          </w:tcPr>
          <w:p w14:paraId="30F5938C" w14:textId="411053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R4-2210435</w:t>
            </w:r>
          </w:p>
        </w:tc>
        <w:tc>
          <w:tcPr>
            <w:tcW w:w="0" w:type="auto"/>
          </w:tcPr>
          <w:p w14:paraId="582A2ADE" w14:textId="2A6AFA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UE capability and network assistant signalling for CRS interference mitigation in the scenario with overlapping spectrum for LTE and NR with 30kHz SCS</w:t>
            </w:r>
          </w:p>
        </w:tc>
        <w:tc>
          <w:tcPr>
            <w:tcW w:w="0" w:type="auto"/>
          </w:tcPr>
          <w:p w14:paraId="64BB64C2" w14:textId="6514CD4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41545B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202BC9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FE60BB1" w14:textId="77777777" w:rsidTr="007943A2">
        <w:tc>
          <w:tcPr>
            <w:tcW w:w="0" w:type="auto"/>
          </w:tcPr>
          <w:p w14:paraId="613A3AA9" w14:textId="775B5A6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R4-2210437</w:t>
            </w:r>
          </w:p>
        </w:tc>
        <w:tc>
          <w:tcPr>
            <w:tcW w:w="0" w:type="auto"/>
          </w:tcPr>
          <w:p w14:paraId="11E954F7" w14:textId="06A8A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RAN4 UE feature list for NR</w:t>
            </w:r>
          </w:p>
        </w:tc>
        <w:tc>
          <w:tcPr>
            <w:tcW w:w="0" w:type="auto"/>
          </w:tcPr>
          <w:p w14:paraId="3F6D4CF7" w14:textId="0E57C51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5F2E7346" w14:textId="58315A6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409329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734C8F8" w14:textId="77777777" w:rsidTr="007943A2">
        <w:tc>
          <w:tcPr>
            <w:tcW w:w="0" w:type="auto"/>
          </w:tcPr>
          <w:p w14:paraId="1206CE11" w14:textId="7F0E90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R4-2210550</w:t>
            </w:r>
          </w:p>
        </w:tc>
        <w:tc>
          <w:tcPr>
            <w:tcW w:w="0" w:type="auto"/>
          </w:tcPr>
          <w:p w14:paraId="2A1C14FB" w14:textId="6CD350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RAN5 on measurement of phase continuity requirements for DMRS bundling</w:t>
            </w:r>
          </w:p>
        </w:tc>
        <w:tc>
          <w:tcPr>
            <w:tcW w:w="0" w:type="auto"/>
          </w:tcPr>
          <w:p w14:paraId="125DB183" w14:textId="01C1D8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F6F974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70B4A78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1EC9B50D" w14:textId="77777777" w:rsidTr="007943A2">
        <w:tc>
          <w:tcPr>
            <w:tcW w:w="0" w:type="auto"/>
          </w:tcPr>
          <w:p w14:paraId="581229AE" w14:textId="3B337C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R4-2210553</w:t>
            </w:r>
          </w:p>
        </w:tc>
        <w:tc>
          <w:tcPr>
            <w:tcW w:w="0" w:type="auto"/>
          </w:tcPr>
          <w:p w14:paraId="4BD5D233" w14:textId="41499BD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request information on progress and timeline relating to 6 GHz NR licensed bands</w:t>
            </w:r>
          </w:p>
        </w:tc>
        <w:tc>
          <w:tcPr>
            <w:tcW w:w="0" w:type="auto"/>
          </w:tcPr>
          <w:p w14:paraId="64EDCE22" w14:textId="3FEBC55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GSMA Spectrum Team</w:t>
            </w:r>
          </w:p>
        </w:tc>
        <w:tc>
          <w:tcPr>
            <w:tcW w:w="0" w:type="auto"/>
          </w:tcPr>
          <w:p w14:paraId="1209E5DE" w14:textId="52FDA2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20C41E43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7360EDB9" w14:textId="77777777" w:rsidTr="007943A2">
        <w:tc>
          <w:tcPr>
            <w:tcW w:w="0" w:type="auto"/>
          </w:tcPr>
          <w:p w14:paraId="4713B5D8" w14:textId="688CD3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R4-2210571</w:t>
            </w:r>
          </w:p>
        </w:tc>
        <w:tc>
          <w:tcPr>
            <w:tcW w:w="0" w:type="auto"/>
          </w:tcPr>
          <w:p w14:paraId="5A33EC6B" w14:textId="7D9076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UE capability for 16QAM for NB-IoT</w:t>
            </w:r>
          </w:p>
        </w:tc>
        <w:tc>
          <w:tcPr>
            <w:tcW w:w="0" w:type="auto"/>
          </w:tcPr>
          <w:p w14:paraId="1501B39E" w14:textId="2A2092D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D5479B4" w14:textId="3EAEA5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CCDEF45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5A079524" w14:textId="77777777" w:rsidTr="007943A2">
        <w:tc>
          <w:tcPr>
            <w:tcW w:w="0" w:type="auto"/>
          </w:tcPr>
          <w:p w14:paraId="43677F14" w14:textId="6FF169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R4-2210587</w:t>
            </w:r>
          </w:p>
        </w:tc>
        <w:tc>
          <w:tcPr>
            <w:tcW w:w="0" w:type="auto"/>
          </w:tcPr>
          <w:p w14:paraId="748308C4" w14:textId="1B5B1C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NR MG enhancements – Pre-configured MG</w:t>
            </w:r>
          </w:p>
        </w:tc>
        <w:tc>
          <w:tcPr>
            <w:tcW w:w="0" w:type="auto"/>
          </w:tcPr>
          <w:p w14:paraId="61F4339F" w14:textId="11533C0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06D54AB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D56124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1A11443B" w14:textId="77777777" w:rsidTr="007943A2">
        <w:tc>
          <w:tcPr>
            <w:tcW w:w="0" w:type="auto"/>
          </w:tcPr>
          <w:p w14:paraId="7B336872" w14:textId="2373555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R4-2210589</w:t>
            </w:r>
          </w:p>
        </w:tc>
        <w:tc>
          <w:tcPr>
            <w:tcW w:w="0" w:type="auto"/>
          </w:tcPr>
          <w:p w14:paraId="7E3AE7A7" w14:textId="1A9CBB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R17 MG enhancement - NCSG</w:t>
            </w:r>
          </w:p>
        </w:tc>
        <w:tc>
          <w:tcPr>
            <w:tcW w:w="0" w:type="auto"/>
          </w:tcPr>
          <w:p w14:paraId="34D5F6D1" w14:textId="09D7A4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0F6A813A" w14:textId="30C02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03EC449F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70B5FA53" w14:textId="77777777" w:rsidTr="007943A2">
        <w:tc>
          <w:tcPr>
            <w:tcW w:w="0" w:type="auto"/>
          </w:tcPr>
          <w:p w14:paraId="10393699" w14:textId="10512C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R4-2210593</w:t>
            </w:r>
          </w:p>
        </w:tc>
        <w:tc>
          <w:tcPr>
            <w:tcW w:w="0" w:type="auto"/>
          </w:tcPr>
          <w:p w14:paraId="7DF0383D" w14:textId="153273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CGI reading with autonomous gaps for RedCap</w:t>
            </w:r>
          </w:p>
        </w:tc>
        <w:tc>
          <w:tcPr>
            <w:tcW w:w="0" w:type="auto"/>
          </w:tcPr>
          <w:p w14:paraId="03AA6B65" w14:textId="4B931E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BE6BADD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D9B7A7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224A7EB5" w14:textId="77777777" w:rsidTr="007943A2">
        <w:tc>
          <w:tcPr>
            <w:tcW w:w="0" w:type="auto"/>
          </w:tcPr>
          <w:p w14:paraId="079FA7AF" w14:textId="1EEBA2B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R4-2210594</w:t>
            </w:r>
          </w:p>
        </w:tc>
        <w:tc>
          <w:tcPr>
            <w:tcW w:w="0" w:type="auto"/>
          </w:tcPr>
          <w:p w14:paraId="12F086AB" w14:textId="50CF4DA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measurement capability for RedCap</w:t>
            </w:r>
          </w:p>
        </w:tc>
        <w:tc>
          <w:tcPr>
            <w:tcW w:w="0" w:type="auto"/>
          </w:tcPr>
          <w:p w14:paraId="306B1A66" w14:textId="3BE3F3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17E09173" w14:textId="32FA1B8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D38ACD1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04E6B097" w14:textId="77777777" w:rsidTr="007943A2">
        <w:tc>
          <w:tcPr>
            <w:tcW w:w="0" w:type="auto"/>
          </w:tcPr>
          <w:p w14:paraId="18F69EDD" w14:textId="2111393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R4-2210598</w:t>
            </w:r>
          </w:p>
        </w:tc>
        <w:tc>
          <w:tcPr>
            <w:tcW w:w="0" w:type="auto"/>
          </w:tcPr>
          <w:p w14:paraId="48394CD1" w14:textId="2CCDD5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RRM relaxation for Redcap</w:t>
            </w:r>
          </w:p>
        </w:tc>
        <w:tc>
          <w:tcPr>
            <w:tcW w:w="0" w:type="auto"/>
          </w:tcPr>
          <w:p w14:paraId="5944C12B" w14:textId="6F8BBC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DB38742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B58B363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4DAB634E" w14:textId="77777777" w:rsidTr="007943A2">
        <w:tc>
          <w:tcPr>
            <w:tcW w:w="0" w:type="auto"/>
          </w:tcPr>
          <w:p w14:paraId="42669BCE" w14:textId="430D80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R4-2210599</w:t>
            </w:r>
          </w:p>
        </w:tc>
        <w:tc>
          <w:tcPr>
            <w:tcW w:w="0" w:type="auto"/>
          </w:tcPr>
          <w:p w14:paraId="75740AD2" w14:textId="77F92E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introduction of an offset to transmit CD-SSB and NCD-SSB at different times</w:t>
            </w:r>
          </w:p>
        </w:tc>
        <w:tc>
          <w:tcPr>
            <w:tcW w:w="0" w:type="auto"/>
          </w:tcPr>
          <w:p w14:paraId="7FD00416" w14:textId="2D8667B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A39AC1D" w14:textId="184686B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18CB292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65AAD1EF" w14:textId="77777777" w:rsidTr="007943A2">
        <w:tc>
          <w:tcPr>
            <w:tcW w:w="0" w:type="auto"/>
          </w:tcPr>
          <w:p w14:paraId="692A9104" w14:textId="6544B9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R4-2210601</w:t>
            </w:r>
          </w:p>
        </w:tc>
        <w:tc>
          <w:tcPr>
            <w:tcW w:w="0" w:type="auto"/>
          </w:tcPr>
          <w:p w14:paraId="210A3606" w14:textId="1885CC5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condition for PRS measurement outside the MG</w:t>
            </w:r>
          </w:p>
        </w:tc>
        <w:tc>
          <w:tcPr>
            <w:tcW w:w="0" w:type="auto"/>
          </w:tcPr>
          <w:p w14:paraId="1FC7496A" w14:textId="5FFDDC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B583B0E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2DE4FDE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25431BA" w14:textId="77777777" w:rsidTr="007943A2">
        <w:tc>
          <w:tcPr>
            <w:tcW w:w="0" w:type="auto"/>
          </w:tcPr>
          <w:p w14:paraId="092EA1A4" w14:textId="630469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R4-2210603</w:t>
            </w:r>
          </w:p>
        </w:tc>
        <w:tc>
          <w:tcPr>
            <w:tcW w:w="0" w:type="auto"/>
          </w:tcPr>
          <w:p w14:paraId="5CFBD403" w14:textId="3B3E6E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Tx TEG framework</w:t>
            </w:r>
          </w:p>
        </w:tc>
        <w:tc>
          <w:tcPr>
            <w:tcW w:w="0" w:type="auto"/>
          </w:tcPr>
          <w:p w14:paraId="44016336" w14:textId="6522752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RAN2, RAN3</w:t>
            </w:r>
          </w:p>
        </w:tc>
        <w:tc>
          <w:tcPr>
            <w:tcW w:w="0" w:type="auto"/>
          </w:tcPr>
          <w:p w14:paraId="0447EC95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564BBB10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451199FC" w14:textId="77777777" w:rsidTr="007943A2">
        <w:tc>
          <w:tcPr>
            <w:tcW w:w="0" w:type="auto"/>
          </w:tcPr>
          <w:p w14:paraId="1A1FD4CD" w14:textId="4F4D2F9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R4-2210604</w:t>
            </w:r>
          </w:p>
        </w:tc>
        <w:tc>
          <w:tcPr>
            <w:tcW w:w="0" w:type="auto"/>
          </w:tcPr>
          <w:p w14:paraId="52337771" w14:textId="5F2876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switching time for SRS transmission outside initial UL BWP in RRC_INACTIVE</w:t>
            </w:r>
          </w:p>
        </w:tc>
        <w:tc>
          <w:tcPr>
            <w:tcW w:w="0" w:type="auto"/>
          </w:tcPr>
          <w:p w14:paraId="1B7A0205" w14:textId="2E53E5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32AC36BC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BC97A0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0960F95A" w14:textId="77777777" w:rsidTr="007943A2">
        <w:tc>
          <w:tcPr>
            <w:tcW w:w="0" w:type="auto"/>
          </w:tcPr>
          <w:p w14:paraId="6C18C62A" w14:textId="684A988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R4-2210611</w:t>
            </w:r>
          </w:p>
        </w:tc>
        <w:tc>
          <w:tcPr>
            <w:tcW w:w="0" w:type="auto"/>
          </w:tcPr>
          <w:p w14:paraId="0D77296E" w14:textId="10C990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measurement gap enhancements for NTN</w:t>
            </w:r>
          </w:p>
        </w:tc>
        <w:tc>
          <w:tcPr>
            <w:tcW w:w="0" w:type="auto"/>
          </w:tcPr>
          <w:p w14:paraId="2F7D114B" w14:textId="1FB9D0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6C0D23CA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F22E967" w14:textId="368FE3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R2-2204114</w:t>
            </w:r>
          </w:p>
        </w:tc>
      </w:tr>
      <w:tr w:rsidR="007943A2" w14:paraId="3CEA3590" w14:textId="77777777" w:rsidTr="007943A2">
        <w:tc>
          <w:tcPr>
            <w:tcW w:w="0" w:type="auto"/>
          </w:tcPr>
          <w:p w14:paraId="066D1ED2" w14:textId="0015B1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R4-2210621</w:t>
            </w:r>
          </w:p>
        </w:tc>
        <w:tc>
          <w:tcPr>
            <w:tcW w:w="0" w:type="auto"/>
          </w:tcPr>
          <w:p w14:paraId="23440BD9" w14:textId="5B54B8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the feasibility of testing UE initiated SDT data transmission in RRC_INACTIVE</w:t>
            </w:r>
          </w:p>
        </w:tc>
        <w:tc>
          <w:tcPr>
            <w:tcW w:w="0" w:type="auto"/>
          </w:tcPr>
          <w:p w14:paraId="04874818" w14:textId="5C2AC18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4E5866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0461F46A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2829EAAF" w14:textId="77777777" w:rsidTr="007943A2">
        <w:tc>
          <w:tcPr>
            <w:tcW w:w="0" w:type="auto"/>
          </w:tcPr>
          <w:p w14:paraId="3C5C6FBD" w14:textId="6B1CF5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R4-2210624</w:t>
            </w:r>
          </w:p>
        </w:tc>
        <w:tc>
          <w:tcPr>
            <w:tcW w:w="0" w:type="auto"/>
          </w:tcPr>
          <w:p w14:paraId="41378784" w14:textId="51088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reply on coordination of R17 gap features</w:t>
            </w:r>
          </w:p>
        </w:tc>
        <w:tc>
          <w:tcPr>
            <w:tcW w:w="0" w:type="auto"/>
          </w:tcPr>
          <w:p w14:paraId="0A56B556" w14:textId="4FF03D9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B776AAD" w14:textId="4E78607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6F443ECB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0EBAE4F2" w14:textId="77777777" w:rsidTr="007943A2">
        <w:tc>
          <w:tcPr>
            <w:tcW w:w="0" w:type="auto"/>
          </w:tcPr>
          <w:p w14:paraId="7571D398" w14:textId="32EDC4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R4-2210642</w:t>
            </w:r>
          </w:p>
        </w:tc>
        <w:tc>
          <w:tcPr>
            <w:tcW w:w="0" w:type="auto"/>
          </w:tcPr>
          <w:p w14:paraId="2ACF6282" w14:textId="669DD8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range of power control parameters for eIAB</w:t>
            </w:r>
          </w:p>
        </w:tc>
        <w:tc>
          <w:tcPr>
            <w:tcW w:w="0" w:type="auto"/>
          </w:tcPr>
          <w:p w14:paraId="7102EB77" w14:textId="508CD8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810370F" w14:textId="465022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11CF39F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69E4526B" w14:textId="77777777" w:rsidTr="007943A2">
        <w:tc>
          <w:tcPr>
            <w:tcW w:w="0" w:type="auto"/>
          </w:tcPr>
          <w:p w14:paraId="2E09E176" w14:textId="773AC74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R4-2210733</w:t>
            </w:r>
          </w:p>
        </w:tc>
        <w:tc>
          <w:tcPr>
            <w:tcW w:w="0" w:type="auto"/>
          </w:tcPr>
          <w:p w14:paraId="4C1B2C15" w14:textId="24FD05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signalling of PC2 V2X intra-band con-current operation</w:t>
            </w:r>
          </w:p>
        </w:tc>
        <w:tc>
          <w:tcPr>
            <w:tcW w:w="0" w:type="auto"/>
          </w:tcPr>
          <w:p w14:paraId="4976EEA8" w14:textId="19D75D0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2AE7261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966DACA" w14:textId="7618E3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R2-2203686</w:t>
            </w:r>
          </w:p>
        </w:tc>
      </w:tr>
      <w:tr w:rsidR="007943A2" w14:paraId="6885DA9C" w14:textId="77777777" w:rsidTr="007943A2">
        <w:tc>
          <w:tcPr>
            <w:tcW w:w="0" w:type="auto"/>
          </w:tcPr>
          <w:p w14:paraId="4222AA7A" w14:textId="722091F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R4-2210782</w:t>
            </w:r>
          </w:p>
        </w:tc>
        <w:tc>
          <w:tcPr>
            <w:tcW w:w="0" w:type="auto"/>
          </w:tcPr>
          <w:p w14:paraId="46F2E343" w14:textId="668CEE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DC location for intra-band CA</w:t>
            </w:r>
          </w:p>
        </w:tc>
        <w:tc>
          <w:tcPr>
            <w:tcW w:w="0" w:type="auto"/>
          </w:tcPr>
          <w:p w14:paraId="6F054C1E" w14:textId="47AA483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945FF61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4D62F60B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41CE1F8A" w14:textId="77777777" w:rsidTr="007943A2">
        <w:tc>
          <w:tcPr>
            <w:tcW w:w="0" w:type="auto"/>
          </w:tcPr>
          <w:p w14:paraId="3222DE09" w14:textId="1B9CBA4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R4-2210812</w:t>
            </w:r>
          </w:p>
        </w:tc>
        <w:tc>
          <w:tcPr>
            <w:tcW w:w="0" w:type="auto"/>
          </w:tcPr>
          <w:p w14:paraId="7EACD030" w14:textId="66A280F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Reply LS on SCell dropping in FR2 RF UL-CA tests </w:t>
            </w:r>
          </w:p>
        </w:tc>
        <w:tc>
          <w:tcPr>
            <w:tcW w:w="0" w:type="auto"/>
          </w:tcPr>
          <w:p w14:paraId="46BBC83C" w14:textId="033A81C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2CFD76F2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2C8F0E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902E9C" w14:paraId="153372F4" w14:textId="77777777" w:rsidTr="007943A2">
        <w:tc>
          <w:tcPr>
            <w:tcW w:w="0" w:type="auto"/>
          </w:tcPr>
          <w:p w14:paraId="7166203E" w14:textId="06DC8357" w:rsidR="00902E9C" w:rsidRDefault="00902E9C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R4-2210814</w:t>
            </w:r>
          </w:p>
        </w:tc>
        <w:tc>
          <w:tcPr>
            <w:tcW w:w="0" w:type="auto"/>
          </w:tcPr>
          <w:p w14:paraId="75EFCDF3" w14:textId="1DC685F0" w:rsidR="00902E9C" w:rsidRDefault="00902E9C" w:rsidP="007943A2">
            <w:pPr>
              <w:pStyle w:val="TAL"/>
              <w:rPr>
                <w:sz w:val="16"/>
              </w:rPr>
            </w:pPr>
            <w:r w:rsidRPr="00902E9C">
              <w:rPr>
                <w:sz w:val="16"/>
              </w:rPr>
              <w:t>Reply LS on FR2 UE relative power control tolerance requirements</w:t>
            </w:r>
          </w:p>
        </w:tc>
        <w:tc>
          <w:tcPr>
            <w:tcW w:w="0" w:type="auto"/>
          </w:tcPr>
          <w:p w14:paraId="0BBCE4FB" w14:textId="60165DE4" w:rsidR="00902E9C" w:rsidRDefault="00902E9C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68A934D7" w14:textId="77777777" w:rsidR="00902E9C" w:rsidRDefault="00902E9C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E5D1D22" w14:textId="4E3BF6B6" w:rsidR="00902E9C" w:rsidRPr="007943A2" w:rsidRDefault="00902E9C" w:rsidP="007943A2">
            <w:pPr>
              <w:pStyle w:val="TAL"/>
              <w:rPr>
                <w:sz w:val="16"/>
              </w:rPr>
            </w:pPr>
            <w:r w:rsidRPr="00902E9C">
              <w:rPr>
                <w:sz w:val="16"/>
              </w:rPr>
              <w:t>R5-218231</w:t>
            </w:r>
          </w:p>
        </w:tc>
      </w:tr>
      <w:tr w:rsidR="007943A2" w14:paraId="2FC0B813" w14:textId="77777777" w:rsidTr="007943A2">
        <w:tc>
          <w:tcPr>
            <w:tcW w:w="0" w:type="auto"/>
          </w:tcPr>
          <w:p w14:paraId="0D5DD4A3" w14:textId="0F6273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R4-2210815</w:t>
            </w:r>
          </w:p>
        </w:tc>
        <w:tc>
          <w:tcPr>
            <w:tcW w:w="0" w:type="auto"/>
          </w:tcPr>
          <w:p w14:paraId="63B327C3" w14:textId="4F01D44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Further Reply LS on configuration of p-MaxEUTRA and p-NR-FR1</w:t>
            </w:r>
          </w:p>
        </w:tc>
        <w:tc>
          <w:tcPr>
            <w:tcW w:w="0" w:type="auto"/>
          </w:tcPr>
          <w:p w14:paraId="6B0946AB" w14:textId="14392F8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5DE8FE5D" w14:textId="70E083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4E731385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48697E2C" w14:textId="77777777" w:rsidTr="007943A2">
        <w:tc>
          <w:tcPr>
            <w:tcW w:w="0" w:type="auto"/>
          </w:tcPr>
          <w:p w14:paraId="21C00B70" w14:textId="121A3DA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R4-2210889</w:t>
            </w:r>
          </w:p>
        </w:tc>
        <w:tc>
          <w:tcPr>
            <w:tcW w:w="0" w:type="auto"/>
          </w:tcPr>
          <w:p w14:paraId="5F83935D" w14:textId="13BCA1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Test methods for over-the-air TRP field measurements of unwanted emissions from IMT radio equipment utilizing active antennas</w:t>
            </w:r>
          </w:p>
        </w:tc>
        <w:tc>
          <w:tcPr>
            <w:tcW w:w="0" w:type="auto"/>
          </w:tcPr>
          <w:p w14:paraId="55B94228" w14:textId="46826C0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3F2BDD89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0DEA4EB" w14:textId="14769A8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RP-212741</w:t>
            </w:r>
          </w:p>
        </w:tc>
      </w:tr>
      <w:tr w:rsidR="007943A2" w14:paraId="624831AF" w14:textId="77777777" w:rsidTr="007943A2">
        <w:tc>
          <w:tcPr>
            <w:tcW w:w="0" w:type="auto"/>
          </w:tcPr>
          <w:p w14:paraId="30A095AE" w14:textId="06A6FE2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R4-2211056</w:t>
            </w:r>
          </w:p>
        </w:tc>
        <w:tc>
          <w:tcPr>
            <w:tcW w:w="0" w:type="auto"/>
          </w:tcPr>
          <w:p w14:paraId="1B9AF387" w14:textId="4F7140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the dropping rule of DL signals/channels for capability 1B and 2</w:t>
            </w:r>
          </w:p>
        </w:tc>
        <w:tc>
          <w:tcPr>
            <w:tcW w:w="0" w:type="auto"/>
          </w:tcPr>
          <w:p w14:paraId="227D482E" w14:textId="46D138B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B46C0C9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5EC21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56493568" w14:textId="77777777" w:rsidTr="007943A2">
        <w:tc>
          <w:tcPr>
            <w:tcW w:w="0" w:type="auto"/>
          </w:tcPr>
          <w:p w14:paraId="0D41B4D4" w14:textId="5192BF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R4-2211122</w:t>
            </w:r>
          </w:p>
        </w:tc>
        <w:tc>
          <w:tcPr>
            <w:tcW w:w="0" w:type="auto"/>
          </w:tcPr>
          <w:p w14:paraId="2CC2F12C" w14:textId="05D61B2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TA validation for CG-SDT</w:t>
            </w:r>
          </w:p>
        </w:tc>
        <w:tc>
          <w:tcPr>
            <w:tcW w:w="0" w:type="auto"/>
          </w:tcPr>
          <w:p w14:paraId="4DAAFBC0" w14:textId="01DD948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388DBA1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245E7207" w14:textId="2C977FD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R4-2207621</w:t>
            </w:r>
          </w:p>
        </w:tc>
      </w:tr>
      <w:tr w:rsidR="007943A2" w14:paraId="739EA7A3" w14:textId="77777777" w:rsidTr="007943A2">
        <w:tc>
          <w:tcPr>
            <w:tcW w:w="0" w:type="auto"/>
          </w:tcPr>
          <w:p w14:paraId="6125CEFE" w14:textId="289212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R4-2211129</w:t>
            </w:r>
          </w:p>
        </w:tc>
        <w:tc>
          <w:tcPr>
            <w:tcW w:w="0" w:type="auto"/>
          </w:tcPr>
          <w:p w14:paraId="0282C9DB" w14:textId="06CE1D7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on Additional RF requirements for NS_03U, NS_05U and NS_43U</w:t>
            </w:r>
          </w:p>
        </w:tc>
        <w:tc>
          <w:tcPr>
            <w:tcW w:w="0" w:type="auto"/>
          </w:tcPr>
          <w:p w14:paraId="6E869964" w14:textId="2C4DD8F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RAN5</w:t>
            </w:r>
          </w:p>
        </w:tc>
        <w:tc>
          <w:tcPr>
            <w:tcW w:w="0" w:type="auto"/>
          </w:tcPr>
          <w:p w14:paraId="3CB7926F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69797587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505BF012" w14:textId="77777777" w:rsidTr="007943A2">
        <w:tc>
          <w:tcPr>
            <w:tcW w:w="0" w:type="auto"/>
          </w:tcPr>
          <w:p w14:paraId="754DAD9F" w14:textId="7215C8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R4-2211167</w:t>
            </w:r>
          </w:p>
        </w:tc>
        <w:tc>
          <w:tcPr>
            <w:tcW w:w="0" w:type="auto"/>
          </w:tcPr>
          <w:p w14:paraId="400A96C9" w14:textId="48BA51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timing advance (TADV) report mapping for NR UL E-CID positioning</w:t>
            </w:r>
          </w:p>
        </w:tc>
        <w:tc>
          <w:tcPr>
            <w:tcW w:w="0" w:type="auto"/>
          </w:tcPr>
          <w:p w14:paraId="714777C1" w14:textId="2EE7145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RAN3</w:t>
            </w:r>
          </w:p>
        </w:tc>
        <w:tc>
          <w:tcPr>
            <w:tcW w:w="0" w:type="auto"/>
          </w:tcPr>
          <w:p w14:paraId="5DCA260A" w14:textId="720372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2F224273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BC1A977" w14:textId="77777777" w:rsidTr="007943A2">
        <w:tc>
          <w:tcPr>
            <w:tcW w:w="0" w:type="auto"/>
          </w:tcPr>
          <w:p w14:paraId="7C38246C" w14:textId="0F8F159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R4-2211170</w:t>
            </w:r>
          </w:p>
        </w:tc>
        <w:tc>
          <w:tcPr>
            <w:tcW w:w="0" w:type="auto"/>
          </w:tcPr>
          <w:p w14:paraId="10DA3787" w14:textId="7F3B459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clarification of RACH prioritisation rules between LTE and NR-U</w:t>
            </w:r>
          </w:p>
        </w:tc>
        <w:tc>
          <w:tcPr>
            <w:tcW w:w="0" w:type="auto"/>
          </w:tcPr>
          <w:p w14:paraId="1E90E5ED" w14:textId="1FEADED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37D16B32" w14:textId="1072F4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780A3C8B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55CF0C64" w14:textId="77777777" w:rsidTr="007943A2">
        <w:tc>
          <w:tcPr>
            <w:tcW w:w="0" w:type="auto"/>
          </w:tcPr>
          <w:p w14:paraId="6F6C8B20" w14:textId="031B4B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R4-2211171</w:t>
            </w:r>
          </w:p>
        </w:tc>
        <w:tc>
          <w:tcPr>
            <w:tcW w:w="0" w:type="auto"/>
          </w:tcPr>
          <w:p w14:paraId="32223D44" w14:textId="493D40C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 LS on CCA configurations of neighbour cells</w:t>
            </w:r>
          </w:p>
        </w:tc>
        <w:tc>
          <w:tcPr>
            <w:tcW w:w="0" w:type="auto"/>
          </w:tcPr>
          <w:p w14:paraId="6695303E" w14:textId="4DEBFA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0468B2DD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FA270D2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17AB8B8D" w14:textId="77777777" w:rsidTr="007943A2">
        <w:tc>
          <w:tcPr>
            <w:tcW w:w="0" w:type="auto"/>
          </w:tcPr>
          <w:p w14:paraId="107C409B" w14:textId="2B1550B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R4-2211190</w:t>
            </w:r>
          </w:p>
        </w:tc>
        <w:tc>
          <w:tcPr>
            <w:tcW w:w="0" w:type="auto"/>
          </w:tcPr>
          <w:p w14:paraId="09C73D60" w14:textId="6BC5D0D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Rel-17 RAN4 UE feature list for NR</w:t>
            </w:r>
          </w:p>
        </w:tc>
        <w:tc>
          <w:tcPr>
            <w:tcW w:w="0" w:type="auto"/>
          </w:tcPr>
          <w:p w14:paraId="3B8A2ECB" w14:textId="1EEADFC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3F31EDF3" w14:textId="33982E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798252B3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2AE956B8" w14:textId="77777777" w:rsidTr="007943A2">
        <w:tc>
          <w:tcPr>
            <w:tcW w:w="0" w:type="auto"/>
          </w:tcPr>
          <w:p w14:paraId="7F34986A" w14:textId="54B0A2E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R4-2211204</w:t>
            </w:r>
          </w:p>
        </w:tc>
        <w:tc>
          <w:tcPr>
            <w:tcW w:w="0" w:type="auto"/>
          </w:tcPr>
          <w:p w14:paraId="1FC8244E" w14:textId="1765DA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Incorrect PMI Reporting</w:t>
            </w:r>
          </w:p>
        </w:tc>
        <w:tc>
          <w:tcPr>
            <w:tcW w:w="0" w:type="auto"/>
          </w:tcPr>
          <w:p w14:paraId="5C25794F" w14:textId="3983BEA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</w:t>
            </w:r>
          </w:p>
        </w:tc>
        <w:tc>
          <w:tcPr>
            <w:tcW w:w="0" w:type="auto"/>
          </w:tcPr>
          <w:p w14:paraId="24ABB5A6" w14:textId="0E35B3E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6A6474FF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652960DA" w14:textId="77777777" w:rsidTr="007943A2">
        <w:tc>
          <w:tcPr>
            <w:tcW w:w="0" w:type="auto"/>
          </w:tcPr>
          <w:p w14:paraId="2C3382AF" w14:textId="7F757F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R4-2211222</w:t>
            </w:r>
          </w:p>
        </w:tc>
        <w:tc>
          <w:tcPr>
            <w:tcW w:w="0" w:type="auto"/>
          </w:tcPr>
          <w:p w14:paraId="4F2940F9" w14:textId="59AB6E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to RAN2 on UL gap in FR2 RF enhancement</w:t>
            </w:r>
          </w:p>
        </w:tc>
        <w:tc>
          <w:tcPr>
            <w:tcW w:w="0" w:type="auto"/>
          </w:tcPr>
          <w:p w14:paraId="7CAE82A5" w14:textId="20ADF3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RAN2</w:t>
            </w:r>
          </w:p>
        </w:tc>
        <w:tc>
          <w:tcPr>
            <w:tcW w:w="0" w:type="auto"/>
          </w:tcPr>
          <w:p w14:paraId="4DD6ED40" w14:textId="4C59248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49588D16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7B6E01F8" w14:textId="77777777" w:rsidTr="007943A2">
        <w:tc>
          <w:tcPr>
            <w:tcW w:w="0" w:type="auto"/>
          </w:tcPr>
          <w:p w14:paraId="5381C25D" w14:textId="464E8F5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R4-2211225</w:t>
            </w:r>
          </w:p>
        </w:tc>
        <w:tc>
          <w:tcPr>
            <w:tcW w:w="0" w:type="auto"/>
          </w:tcPr>
          <w:p w14:paraId="340A5AB4" w14:textId="4EDCD2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Reply LS to RAN1/RAN2 on DMRS bundling</w:t>
            </w:r>
          </w:p>
        </w:tc>
        <w:tc>
          <w:tcPr>
            <w:tcW w:w="0" w:type="auto"/>
          </w:tcPr>
          <w:p w14:paraId="0C467AF8" w14:textId="0887E59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RAN1, RAN2</w:t>
            </w:r>
          </w:p>
        </w:tc>
        <w:tc>
          <w:tcPr>
            <w:tcW w:w="0" w:type="auto"/>
          </w:tcPr>
          <w:p w14:paraId="06E82BD4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13E60C2E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  <w:tr w:rsidR="007943A2" w14:paraId="36A4B79C" w14:textId="77777777" w:rsidTr="007943A2">
        <w:tc>
          <w:tcPr>
            <w:tcW w:w="0" w:type="auto"/>
          </w:tcPr>
          <w:p w14:paraId="69F5616F" w14:textId="6824A19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R4-2211226</w:t>
            </w:r>
          </w:p>
        </w:tc>
        <w:tc>
          <w:tcPr>
            <w:tcW w:w="0" w:type="auto"/>
          </w:tcPr>
          <w:p w14:paraId="05A7C742" w14:textId="605796A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LS on GP positioning between two UL SRS resource sets</w:t>
            </w:r>
          </w:p>
        </w:tc>
        <w:tc>
          <w:tcPr>
            <w:tcW w:w="0" w:type="auto"/>
          </w:tcPr>
          <w:p w14:paraId="1093D09F" w14:textId="1B3BC0D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RAN1</w:t>
            </w:r>
          </w:p>
        </w:tc>
        <w:tc>
          <w:tcPr>
            <w:tcW w:w="0" w:type="auto"/>
          </w:tcPr>
          <w:p w14:paraId="11B72C98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  <w:tc>
          <w:tcPr>
            <w:tcW w:w="0" w:type="auto"/>
          </w:tcPr>
          <w:p w14:paraId="3B368BFA" w14:textId="77777777" w:rsidR="007943A2" w:rsidRPr="007943A2" w:rsidRDefault="007943A2" w:rsidP="007943A2">
            <w:pPr>
              <w:pStyle w:val="TAL"/>
              <w:rPr>
                <w:sz w:val="16"/>
              </w:rPr>
            </w:pPr>
          </w:p>
        </w:tc>
      </w:tr>
    </w:tbl>
    <w:p w14:paraId="0C6058E3" w14:textId="77777777" w:rsidR="007943A2" w:rsidRDefault="007943A2" w:rsidP="007943A2"/>
    <w:p w14:paraId="246CAE2C" w14:textId="77777777" w:rsidR="007943A2" w:rsidRDefault="007943A2" w:rsidP="007943A2">
      <w:pPr>
        <w:pStyle w:val="Heading2"/>
      </w:pPr>
      <w:r>
        <w:br w:type="page"/>
        <w:t>Annex D: List of agreed/approved new and revised Work Items</w:t>
      </w:r>
    </w:p>
    <w:p w14:paraId="772CD09A" w14:textId="77777777" w:rsidR="007943A2" w:rsidRDefault="007943A2" w:rsidP="007943A2">
      <w:pPr>
        <w:pStyle w:val="TH"/>
      </w:pPr>
    </w:p>
    <w:p w14:paraId="1C4C38D5" w14:textId="77777777" w:rsidR="007B29DE" w:rsidRPr="007B29DE" w:rsidRDefault="007B29DE" w:rsidP="007B29DE">
      <w:r w:rsidRPr="007B29DE">
        <w:t>None</w:t>
      </w:r>
    </w:p>
    <w:p w14:paraId="2B550700" w14:textId="77777777" w:rsidR="007943A2" w:rsidRDefault="007943A2" w:rsidP="007943A2"/>
    <w:p w14:paraId="6A010A21" w14:textId="77777777" w:rsidR="007943A2" w:rsidRDefault="007943A2" w:rsidP="007943A2">
      <w:pPr>
        <w:pStyle w:val="Heading2"/>
      </w:pPr>
      <w:r>
        <w:br w:type="page"/>
        <w:t>Annex E: List of draft Technical Specifications and Reports</w:t>
      </w:r>
    </w:p>
    <w:p w14:paraId="0A87E93A" w14:textId="77777777" w:rsidR="007943A2" w:rsidRDefault="007943A2" w:rsidP="007943A2">
      <w:pPr>
        <w:pStyle w:val="TH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7"/>
        <w:gridCol w:w="1286"/>
        <w:gridCol w:w="589"/>
        <w:gridCol w:w="6657"/>
      </w:tblGrid>
      <w:tr w:rsidR="007943A2" w14:paraId="14F8BA14" w14:textId="77777777" w:rsidTr="007B29DE">
        <w:tc>
          <w:tcPr>
            <w:tcW w:w="0" w:type="auto"/>
          </w:tcPr>
          <w:p w14:paraId="2E56144F" w14:textId="25075142" w:rsidR="007943A2" w:rsidRDefault="007943A2" w:rsidP="007943A2">
            <w:pPr>
              <w:pStyle w:val="TAH"/>
            </w:pPr>
            <w:r>
              <w:t>Document</w:t>
            </w:r>
          </w:p>
        </w:tc>
        <w:tc>
          <w:tcPr>
            <w:tcW w:w="1286" w:type="dxa"/>
          </w:tcPr>
          <w:p w14:paraId="3755F763" w14:textId="24C5091A" w:rsidR="007943A2" w:rsidRDefault="007943A2" w:rsidP="007943A2">
            <w:pPr>
              <w:pStyle w:val="TAH"/>
            </w:pPr>
            <w:r>
              <w:t>Spec</w:t>
            </w:r>
          </w:p>
        </w:tc>
        <w:tc>
          <w:tcPr>
            <w:tcW w:w="589" w:type="dxa"/>
          </w:tcPr>
          <w:p w14:paraId="78005EE3" w14:textId="35FADFCC" w:rsidR="007943A2" w:rsidRDefault="007943A2" w:rsidP="007943A2">
            <w:pPr>
              <w:pStyle w:val="TAH"/>
            </w:pPr>
            <w:r>
              <w:t>vers</w:t>
            </w:r>
          </w:p>
        </w:tc>
        <w:tc>
          <w:tcPr>
            <w:tcW w:w="6657" w:type="dxa"/>
          </w:tcPr>
          <w:p w14:paraId="41452712" w14:textId="7468552C" w:rsidR="007943A2" w:rsidRDefault="007943A2" w:rsidP="007943A2">
            <w:pPr>
              <w:pStyle w:val="TAH"/>
            </w:pPr>
            <w:r>
              <w:t>Doc title</w:t>
            </w:r>
          </w:p>
        </w:tc>
      </w:tr>
      <w:tr w:rsidR="007943A2" w14:paraId="03725FA3" w14:textId="77777777" w:rsidTr="007B29DE">
        <w:tc>
          <w:tcPr>
            <w:tcW w:w="0" w:type="auto"/>
          </w:tcPr>
          <w:p w14:paraId="2CDDD890" w14:textId="55CBA6F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R4-2207632</w:t>
            </w:r>
          </w:p>
        </w:tc>
        <w:tc>
          <w:tcPr>
            <w:tcW w:w="1286" w:type="dxa"/>
          </w:tcPr>
          <w:p w14:paraId="55C9C794" w14:textId="00D2094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38FA6C9B" w14:textId="14BAF30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7A25491A" w14:textId="630A7EF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37.717-11-21 v0.9.0 TR update: LTE(xDL/1UL)+ NR(2DL/1UL) DC in Rel-17</w:t>
            </w:r>
          </w:p>
        </w:tc>
      </w:tr>
      <w:tr w:rsidR="007943A2" w14:paraId="25A7CC7A" w14:textId="77777777" w:rsidTr="007B29DE">
        <w:tc>
          <w:tcPr>
            <w:tcW w:w="0" w:type="auto"/>
          </w:tcPr>
          <w:p w14:paraId="77D4B8F4" w14:textId="315C2BF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R4-2207642</w:t>
            </w:r>
          </w:p>
        </w:tc>
        <w:tc>
          <w:tcPr>
            <w:tcW w:w="1286" w:type="dxa"/>
          </w:tcPr>
          <w:p w14:paraId="36C872BC" w14:textId="380EFBF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36.717-03-02</w:t>
            </w:r>
          </w:p>
        </w:tc>
        <w:tc>
          <w:tcPr>
            <w:tcW w:w="589" w:type="dxa"/>
          </w:tcPr>
          <w:p w14:paraId="42E66725" w14:textId="31E61CA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1C0FCFE9" w14:textId="63E559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36.717-03-02 v0.7.0 TR update for LTE-A inter-band CA for x bands (x=3,4,5) DL with 2 bands UL in Rel-17</w:t>
            </w:r>
          </w:p>
        </w:tc>
      </w:tr>
      <w:tr w:rsidR="007943A2" w14:paraId="0F97160C" w14:textId="77777777" w:rsidTr="007B29DE">
        <w:tc>
          <w:tcPr>
            <w:tcW w:w="0" w:type="auto"/>
          </w:tcPr>
          <w:p w14:paraId="2ED9BD3B" w14:textId="3235904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R4-2207700</w:t>
            </w:r>
          </w:p>
        </w:tc>
        <w:tc>
          <w:tcPr>
            <w:tcW w:w="1286" w:type="dxa"/>
          </w:tcPr>
          <w:p w14:paraId="723D3F5F" w14:textId="4BEC6C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37.826</w:t>
            </w:r>
          </w:p>
        </w:tc>
        <w:tc>
          <w:tcPr>
            <w:tcW w:w="589" w:type="dxa"/>
          </w:tcPr>
          <w:p w14:paraId="32B50F88" w14:textId="480F19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6657" w:type="dxa"/>
          </w:tcPr>
          <w:p w14:paraId="67219D29" w14:textId="063EF2A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37.826 v1.2.0 ENDC_UE_PC2_R17_NR_TDD</w:t>
            </w:r>
          </w:p>
        </w:tc>
      </w:tr>
      <w:tr w:rsidR="007943A2" w14:paraId="00EF57E8" w14:textId="77777777" w:rsidTr="007B29DE">
        <w:tc>
          <w:tcPr>
            <w:tcW w:w="0" w:type="auto"/>
          </w:tcPr>
          <w:p w14:paraId="36864A47" w14:textId="790C115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R4-2207893</w:t>
            </w:r>
          </w:p>
        </w:tc>
        <w:tc>
          <w:tcPr>
            <w:tcW w:w="1286" w:type="dxa"/>
          </w:tcPr>
          <w:p w14:paraId="58DC531E" w14:textId="5F01D0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37.717-11-11</w:t>
            </w:r>
          </w:p>
        </w:tc>
        <w:tc>
          <w:tcPr>
            <w:tcW w:w="589" w:type="dxa"/>
          </w:tcPr>
          <w:p w14:paraId="176D9120" w14:textId="63ACB0E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657" w:type="dxa"/>
          </w:tcPr>
          <w:p w14:paraId="61652954" w14:textId="730AC1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37.717-11-11 v1.2.0 Rel-17 Dual Connectivity (DC) of 1 LTE band (1DL/1UL) and 1 NR band (1DL/1UL)</w:t>
            </w:r>
          </w:p>
        </w:tc>
      </w:tr>
      <w:tr w:rsidR="007943A2" w14:paraId="55767B86" w14:textId="77777777" w:rsidTr="007B29DE">
        <w:tc>
          <w:tcPr>
            <w:tcW w:w="0" w:type="auto"/>
          </w:tcPr>
          <w:p w14:paraId="6A29242D" w14:textId="3D6DB18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R4-2207963</w:t>
            </w:r>
          </w:p>
        </w:tc>
        <w:tc>
          <w:tcPr>
            <w:tcW w:w="1286" w:type="dxa"/>
          </w:tcPr>
          <w:p w14:paraId="475DC4EA" w14:textId="344046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589" w:type="dxa"/>
          </w:tcPr>
          <w:p w14:paraId="7358146E" w14:textId="20DBD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657" w:type="dxa"/>
          </w:tcPr>
          <w:p w14:paraId="1514AE7C" w14:textId="2D97DD5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v1.1.0 TR Update for SL enhancement in Rel-17 </w:t>
            </w:r>
          </w:p>
        </w:tc>
      </w:tr>
      <w:tr w:rsidR="007943A2" w14:paraId="2AEDB444" w14:textId="77777777" w:rsidTr="007B29DE">
        <w:tc>
          <w:tcPr>
            <w:tcW w:w="0" w:type="auto"/>
          </w:tcPr>
          <w:p w14:paraId="5403B92A" w14:textId="7C2959C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R4-2207964</w:t>
            </w:r>
          </w:p>
        </w:tc>
        <w:tc>
          <w:tcPr>
            <w:tcW w:w="1286" w:type="dxa"/>
          </w:tcPr>
          <w:p w14:paraId="2DE3596D" w14:textId="59665FF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38.785</w:t>
            </w:r>
          </w:p>
        </w:tc>
        <w:tc>
          <w:tcPr>
            <w:tcW w:w="589" w:type="dxa"/>
          </w:tcPr>
          <w:p w14:paraId="05EA63EC" w14:textId="477D635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1.2.0</w:t>
            </w:r>
          </w:p>
        </w:tc>
        <w:tc>
          <w:tcPr>
            <w:tcW w:w="6657" w:type="dxa"/>
          </w:tcPr>
          <w:p w14:paraId="0C08067E" w14:textId="305A140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TR38.785 v1.2.0 TR Update for SL enhancement in Rel-17 </w:t>
            </w:r>
          </w:p>
        </w:tc>
      </w:tr>
      <w:tr w:rsidR="007943A2" w14:paraId="5900FAD3" w14:textId="77777777" w:rsidTr="007B29DE">
        <w:tc>
          <w:tcPr>
            <w:tcW w:w="0" w:type="auto"/>
          </w:tcPr>
          <w:p w14:paraId="5B41ABFF" w14:textId="15A356B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R4-2208238</w:t>
            </w:r>
          </w:p>
        </w:tc>
        <w:tc>
          <w:tcPr>
            <w:tcW w:w="1286" w:type="dxa"/>
          </w:tcPr>
          <w:p w14:paraId="01704F66" w14:textId="364220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38.717-03-01</w:t>
            </w:r>
          </w:p>
        </w:tc>
        <w:tc>
          <w:tcPr>
            <w:tcW w:w="589" w:type="dxa"/>
          </w:tcPr>
          <w:p w14:paraId="4CA2B5E6" w14:textId="21E07B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19291B17" w14:textId="3C0131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38.717-03-01 on Rel-17 NR inter-band Carrier Aggregation (CA) for 3 Down Link (DL) / 1 Up Link (UL) v.0.8.0</w:t>
            </w:r>
          </w:p>
        </w:tc>
      </w:tr>
      <w:tr w:rsidR="007943A2" w14:paraId="44435744" w14:textId="77777777" w:rsidTr="007B29DE">
        <w:tc>
          <w:tcPr>
            <w:tcW w:w="0" w:type="auto"/>
          </w:tcPr>
          <w:p w14:paraId="7B8B3EC9" w14:textId="6677AD4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R4-2208251</w:t>
            </w:r>
          </w:p>
        </w:tc>
        <w:tc>
          <w:tcPr>
            <w:tcW w:w="1286" w:type="dxa"/>
          </w:tcPr>
          <w:p w14:paraId="27F49590" w14:textId="183EA9D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38.181</w:t>
            </w:r>
          </w:p>
        </w:tc>
        <w:tc>
          <w:tcPr>
            <w:tcW w:w="589" w:type="dxa"/>
          </w:tcPr>
          <w:p w14:paraId="6D1A888E" w14:textId="3706C0C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2DF5A839" w14:textId="191D543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Skeleton for TS 38.181</w:t>
            </w:r>
          </w:p>
        </w:tc>
      </w:tr>
      <w:tr w:rsidR="007943A2" w14:paraId="06E5B972" w14:textId="77777777" w:rsidTr="007B29DE">
        <w:tc>
          <w:tcPr>
            <w:tcW w:w="0" w:type="auto"/>
          </w:tcPr>
          <w:p w14:paraId="02AA9E06" w14:textId="3607F84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R4-2208428</w:t>
            </w:r>
          </w:p>
        </w:tc>
        <w:tc>
          <w:tcPr>
            <w:tcW w:w="1286" w:type="dxa"/>
          </w:tcPr>
          <w:p w14:paraId="667CF683" w14:textId="6ACC4F3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38.717-04-02</w:t>
            </w:r>
          </w:p>
        </w:tc>
        <w:tc>
          <w:tcPr>
            <w:tcW w:w="589" w:type="dxa"/>
          </w:tcPr>
          <w:p w14:paraId="6309F17B" w14:textId="3B07331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0F81F020" w14:textId="1E3FD1F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38.717-04-02 update version 0.9.0</w:t>
            </w:r>
          </w:p>
        </w:tc>
      </w:tr>
      <w:tr w:rsidR="007943A2" w14:paraId="18C507A3" w14:textId="77777777" w:rsidTr="007B29DE">
        <w:tc>
          <w:tcPr>
            <w:tcW w:w="0" w:type="auto"/>
          </w:tcPr>
          <w:p w14:paraId="752303DD" w14:textId="59C2B38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R4-2208478</w:t>
            </w:r>
          </w:p>
        </w:tc>
        <w:tc>
          <w:tcPr>
            <w:tcW w:w="1286" w:type="dxa"/>
          </w:tcPr>
          <w:p w14:paraId="5B582587" w14:textId="1D6F496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589" w:type="dxa"/>
          </w:tcPr>
          <w:p w14:paraId="5FA489C7" w14:textId="515F765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46467A0C" w14:textId="564CC35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 skeleton for TS 38.115-1</w:t>
            </w:r>
          </w:p>
        </w:tc>
      </w:tr>
      <w:tr w:rsidR="007943A2" w14:paraId="34A0B5B5" w14:textId="77777777" w:rsidTr="007B29DE">
        <w:tc>
          <w:tcPr>
            <w:tcW w:w="0" w:type="auto"/>
          </w:tcPr>
          <w:p w14:paraId="3FF95783" w14:textId="1467A6B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R4-2208558</w:t>
            </w:r>
          </w:p>
        </w:tc>
        <w:tc>
          <w:tcPr>
            <w:tcW w:w="1286" w:type="dxa"/>
          </w:tcPr>
          <w:p w14:paraId="5B9F2005" w14:textId="67746D2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37.717-21-11</w:t>
            </w:r>
          </w:p>
        </w:tc>
        <w:tc>
          <w:tcPr>
            <w:tcW w:w="589" w:type="dxa"/>
          </w:tcPr>
          <w:p w14:paraId="029C3B15" w14:textId="788CA9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3E93513F" w14:textId="47439A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37.717-21-11 V0.9.0 for DC of 2 LTE band and 1 NR band</w:t>
            </w:r>
          </w:p>
        </w:tc>
      </w:tr>
      <w:tr w:rsidR="007943A2" w14:paraId="075A3362" w14:textId="77777777" w:rsidTr="007B29DE">
        <w:tc>
          <w:tcPr>
            <w:tcW w:w="0" w:type="auto"/>
          </w:tcPr>
          <w:p w14:paraId="5E0654F6" w14:textId="2A71DC4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R4-2208626</w:t>
            </w:r>
          </w:p>
        </w:tc>
        <w:tc>
          <w:tcPr>
            <w:tcW w:w="1286" w:type="dxa"/>
          </w:tcPr>
          <w:p w14:paraId="33F649E5" w14:textId="6D1CEA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38.161</w:t>
            </w:r>
          </w:p>
        </w:tc>
        <w:tc>
          <w:tcPr>
            <w:tcW w:w="589" w:type="dxa"/>
          </w:tcPr>
          <w:p w14:paraId="0A7D9895" w14:textId="0965FEB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57" w:type="dxa"/>
          </w:tcPr>
          <w:p w14:paraId="0F533D0F" w14:textId="28E8C8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3GPP TS 38.161 v0.3.0</w:t>
            </w:r>
          </w:p>
        </w:tc>
      </w:tr>
      <w:tr w:rsidR="007943A2" w14:paraId="4A34AF43" w14:textId="77777777" w:rsidTr="007B29DE">
        <w:tc>
          <w:tcPr>
            <w:tcW w:w="0" w:type="auto"/>
          </w:tcPr>
          <w:p w14:paraId="4FC4F32F" w14:textId="62347F5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R4-2208640</w:t>
            </w:r>
          </w:p>
        </w:tc>
        <w:tc>
          <w:tcPr>
            <w:tcW w:w="1286" w:type="dxa"/>
          </w:tcPr>
          <w:p w14:paraId="51B228FE" w14:textId="130643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38.863</w:t>
            </w:r>
          </w:p>
        </w:tc>
        <w:tc>
          <w:tcPr>
            <w:tcW w:w="589" w:type="dxa"/>
          </w:tcPr>
          <w:p w14:paraId="3ADB66B9" w14:textId="72502C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0E00A7DE" w14:textId="08B7A5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38.863 v0.4.0</w:t>
            </w:r>
          </w:p>
        </w:tc>
      </w:tr>
      <w:tr w:rsidR="007943A2" w14:paraId="5FD6EB3F" w14:textId="77777777" w:rsidTr="007B29DE">
        <w:tc>
          <w:tcPr>
            <w:tcW w:w="0" w:type="auto"/>
          </w:tcPr>
          <w:p w14:paraId="5CC537AF" w14:textId="530BB27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R4-2208641</w:t>
            </w:r>
          </w:p>
        </w:tc>
        <w:tc>
          <w:tcPr>
            <w:tcW w:w="1286" w:type="dxa"/>
          </w:tcPr>
          <w:p w14:paraId="14F628DE" w14:textId="02CB67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38.101-5</w:t>
            </w:r>
          </w:p>
        </w:tc>
        <w:tc>
          <w:tcPr>
            <w:tcW w:w="589" w:type="dxa"/>
          </w:tcPr>
          <w:p w14:paraId="428A7C87" w14:textId="503F871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55D82381" w14:textId="302F83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38.101-5 v0.2.0</w:t>
            </w:r>
          </w:p>
        </w:tc>
      </w:tr>
      <w:tr w:rsidR="007943A2" w14:paraId="6F93CF2A" w14:textId="77777777" w:rsidTr="007B29DE">
        <w:tc>
          <w:tcPr>
            <w:tcW w:w="0" w:type="auto"/>
          </w:tcPr>
          <w:p w14:paraId="1C96CD6B" w14:textId="147F7EF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R4-2208642</w:t>
            </w:r>
          </w:p>
        </w:tc>
        <w:tc>
          <w:tcPr>
            <w:tcW w:w="1286" w:type="dxa"/>
          </w:tcPr>
          <w:p w14:paraId="60533B90" w14:textId="7A3765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589" w:type="dxa"/>
          </w:tcPr>
          <w:p w14:paraId="7420FE44" w14:textId="3A489A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30C779AE" w14:textId="0E5BE9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TR 38.852 version 0.3.0 </w:t>
            </w:r>
          </w:p>
        </w:tc>
      </w:tr>
      <w:tr w:rsidR="007943A2" w14:paraId="3AFADCEB" w14:textId="77777777" w:rsidTr="007B29DE">
        <w:tc>
          <w:tcPr>
            <w:tcW w:w="0" w:type="auto"/>
          </w:tcPr>
          <w:p w14:paraId="65AF6EC5" w14:textId="44F9F50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R4-2208643</w:t>
            </w:r>
          </w:p>
        </w:tc>
        <w:tc>
          <w:tcPr>
            <w:tcW w:w="1286" w:type="dxa"/>
          </w:tcPr>
          <w:p w14:paraId="163957BB" w14:textId="443A806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38.841</w:t>
            </w:r>
          </w:p>
        </w:tc>
        <w:tc>
          <w:tcPr>
            <w:tcW w:w="589" w:type="dxa"/>
          </w:tcPr>
          <w:p w14:paraId="30E76472" w14:textId="135C243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657" w:type="dxa"/>
          </w:tcPr>
          <w:p w14:paraId="38053624" w14:textId="50E537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38.841 v1.1.0: High power UE for NR inter-band Carrier Aggregation with 2 bands downlink and x bands uplink (x =1,2)</w:t>
            </w:r>
          </w:p>
        </w:tc>
      </w:tr>
      <w:tr w:rsidR="007943A2" w14:paraId="2BEB96AD" w14:textId="77777777" w:rsidTr="007B29DE">
        <w:tc>
          <w:tcPr>
            <w:tcW w:w="0" w:type="auto"/>
          </w:tcPr>
          <w:p w14:paraId="6F20BB6B" w14:textId="080028E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R4-2208654</w:t>
            </w:r>
          </w:p>
        </w:tc>
        <w:tc>
          <w:tcPr>
            <w:tcW w:w="1286" w:type="dxa"/>
          </w:tcPr>
          <w:p w14:paraId="55C2F85F" w14:textId="092D759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589" w:type="dxa"/>
          </w:tcPr>
          <w:p w14:paraId="33BF4222" w14:textId="3004F5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57" w:type="dxa"/>
          </w:tcPr>
          <w:p w14:paraId="4B58E23A" w14:textId="494FD7D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38.853 version 0.4.0</w:t>
            </w:r>
          </w:p>
        </w:tc>
      </w:tr>
      <w:tr w:rsidR="007943A2" w14:paraId="22D5D929" w14:textId="77777777" w:rsidTr="007B29DE">
        <w:tc>
          <w:tcPr>
            <w:tcW w:w="0" w:type="auto"/>
          </w:tcPr>
          <w:p w14:paraId="12BF2FDD" w14:textId="00F8CFB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R4-2208660</w:t>
            </w:r>
          </w:p>
        </w:tc>
        <w:tc>
          <w:tcPr>
            <w:tcW w:w="1286" w:type="dxa"/>
          </w:tcPr>
          <w:p w14:paraId="4B9BDE04" w14:textId="644482F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37.875</w:t>
            </w:r>
          </w:p>
        </w:tc>
        <w:tc>
          <w:tcPr>
            <w:tcW w:w="589" w:type="dxa"/>
          </w:tcPr>
          <w:p w14:paraId="35A12A27" w14:textId="3360B9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02DAE6D3" w14:textId="20C05B3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TR37.875 v0.8.0, Band combinations of V2X con-current operation</w:t>
            </w:r>
          </w:p>
        </w:tc>
      </w:tr>
      <w:tr w:rsidR="007943A2" w14:paraId="0C4EE444" w14:textId="77777777" w:rsidTr="007B29DE">
        <w:tc>
          <w:tcPr>
            <w:tcW w:w="0" w:type="auto"/>
          </w:tcPr>
          <w:p w14:paraId="02DC70A8" w14:textId="4997B4A8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R4-2208668</w:t>
            </w:r>
          </w:p>
        </w:tc>
        <w:tc>
          <w:tcPr>
            <w:tcW w:w="1286" w:type="dxa"/>
          </w:tcPr>
          <w:p w14:paraId="5DDAA170" w14:textId="5BFA747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36.717-02-01</w:t>
            </w:r>
          </w:p>
        </w:tc>
        <w:tc>
          <w:tcPr>
            <w:tcW w:w="589" w:type="dxa"/>
          </w:tcPr>
          <w:p w14:paraId="27703FAD" w14:textId="3252AE2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18478F3D" w14:textId="28EF0AF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36.717-02-01 v0.8.0</w:t>
            </w:r>
          </w:p>
        </w:tc>
      </w:tr>
      <w:tr w:rsidR="007943A2" w14:paraId="153E8E41" w14:textId="77777777" w:rsidTr="007B29DE">
        <w:tc>
          <w:tcPr>
            <w:tcW w:w="0" w:type="auto"/>
          </w:tcPr>
          <w:p w14:paraId="4915829E" w14:textId="1BE41E9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R4-2208714</w:t>
            </w:r>
          </w:p>
        </w:tc>
        <w:tc>
          <w:tcPr>
            <w:tcW w:w="1286" w:type="dxa"/>
          </w:tcPr>
          <w:p w14:paraId="5940C2E2" w14:textId="1977666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37.717-33</w:t>
            </w:r>
          </w:p>
        </w:tc>
        <w:tc>
          <w:tcPr>
            <w:tcW w:w="589" w:type="dxa"/>
          </w:tcPr>
          <w:p w14:paraId="24814FFD" w14:textId="14A0FA9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0FE6685E" w14:textId="7EBAB6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37.717-33 v0.8.0</w:t>
            </w:r>
          </w:p>
        </w:tc>
      </w:tr>
      <w:tr w:rsidR="007943A2" w14:paraId="1EBC5939" w14:textId="77777777" w:rsidTr="007B29DE">
        <w:tc>
          <w:tcPr>
            <w:tcW w:w="0" w:type="auto"/>
          </w:tcPr>
          <w:p w14:paraId="03ABCE9D" w14:textId="3AB79355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R4-2208717</w:t>
            </w:r>
          </w:p>
        </w:tc>
        <w:tc>
          <w:tcPr>
            <w:tcW w:w="1286" w:type="dxa"/>
          </w:tcPr>
          <w:p w14:paraId="7122178D" w14:textId="2F9C037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37.717-11-31</w:t>
            </w:r>
          </w:p>
        </w:tc>
        <w:tc>
          <w:tcPr>
            <w:tcW w:w="589" w:type="dxa"/>
          </w:tcPr>
          <w:p w14:paraId="43EE771B" w14:textId="0F3EA39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2E5C1C74" w14:textId="711573E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37.717-11-31 v0.8.0</w:t>
            </w:r>
          </w:p>
        </w:tc>
      </w:tr>
      <w:tr w:rsidR="007943A2" w14:paraId="329130DF" w14:textId="77777777" w:rsidTr="007B29DE">
        <w:tc>
          <w:tcPr>
            <w:tcW w:w="0" w:type="auto"/>
          </w:tcPr>
          <w:p w14:paraId="500B18DB" w14:textId="070C9FE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R4-2208758</w:t>
            </w:r>
          </w:p>
        </w:tc>
        <w:tc>
          <w:tcPr>
            <w:tcW w:w="1286" w:type="dxa"/>
          </w:tcPr>
          <w:p w14:paraId="54C56AE4" w14:textId="0A5E05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36.717-03-01</w:t>
            </w:r>
          </w:p>
        </w:tc>
        <w:tc>
          <w:tcPr>
            <w:tcW w:w="589" w:type="dxa"/>
          </w:tcPr>
          <w:p w14:paraId="34A284CC" w14:textId="53F5ACA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0.7.0</w:t>
            </w:r>
          </w:p>
        </w:tc>
        <w:tc>
          <w:tcPr>
            <w:tcW w:w="6657" w:type="dxa"/>
          </w:tcPr>
          <w:p w14:paraId="59CD4306" w14:textId="12ED5B1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36.717-03-01 LTE inter-band Carrier Aggregation for 3 bands DL with 1 band UL</w:t>
            </w:r>
          </w:p>
        </w:tc>
      </w:tr>
      <w:tr w:rsidR="007943A2" w14:paraId="7EB7831E" w14:textId="77777777" w:rsidTr="007B29DE">
        <w:tc>
          <w:tcPr>
            <w:tcW w:w="0" w:type="auto"/>
          </w:tcPr>
          <w:p w14:paraId="35CF1A23" w14:textId="612E070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R4-2208838</w:t>
            </w:r>
          </w:p>
        </w:tc>
        <w:tc>
          <w:tcPr>
            <w:tcW w:w="1286" w:type="dxa"/>
          </w:tcPr>
          <w:p w14:paraId="652A6E01" w14:textId="3DD0EF4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27CB0C88" w14:textId="1377B50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33AC9406" w14:textId="7267D52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DC_1A_n8A-n77A, DC_1A_n8A-n77(2A)</w:t>
            </w:r>
          </w:p>
        </w:tc>
      </w:tr>
      <w:tr w:rsidR="007943A2" w14:paraId="22FF47CF" w14:textId="77777777" w:rsidTr="007B29DE">
        <w:tc>
          <w:tcPr>
            <w:tcW w:w="0" w:type="auto"/>
          </w:tcPr>
          <w:p w14:paraId="38E59E43" w14:textId="36729D1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R4-2208841</w:t>
            </w:r>
          </w:p>
        </w:tc>
        <w:tc>
          <w:tcPr>
            <w:tcW w:w="1286" w:type="dxa"/>
          </w:tcPr>
          <w:p w14:paraId="5BF547B4" w14:textId="6600C9A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6BCCBCA6" w14:textId="4745E1A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286E1A9A" w14:textId="5EEE2AB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DC_n77A-n257A/G/H/I/J/K/L/M_1A, DC_n77(2A)-n257A/G/H/I/J/K/L/M_1A</w:t>
            </w:r>
          </w:p>
        </w:tc>
      </w:tr>
      <w:tr w:rsidR="007943A2" w14:paraId="71F584FA" w14:textId="77777777" w:rsidTr="007B29DE">
        <w:tc>
          <w:tcPr>
            <w:tcW w:w="0" w:type="auto"/>
          </w:tcPr>
          <w:p w14:paraId="36994395" w14:textId="72FB52BE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R4-2208877</w:t>
            </w:r>
          </w:p>
        </w:tc>
        <w:tc>
          <w:tcPr>
            <w:tcW w:w="1286" w:type="dxa"/>
          </w:tcPr>
          <w:p w14:paraId="30C26D84" w14:textId="2EA240D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2DF0383F" w14:textId="219DDDF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73AA93D0" w14:textId="4058CAC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TP for TR 37.717-11-21: DC_n77A-n257A/G/H/I/J/K/L/M_3A, DC_n77(2A)-n257A/G/H/I/J/K/L/M_3A </w:t>
            </w:r>
          </w:p>
        </w:tc>
      </w:tr>
      <w:tr w:rsidR="007943A2" w14:paraId="098D6797" w14:textId="77777777" w:rsidTr="007B29DE">
        <w:tc>
          <w:tcPr>
            <w:tcW w:w="0" w:type="auto"/>
          </w:tcPr>
          <w:p w14:paraId="401DB9C7" w14:textId="10CBCA3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R4-2209035</w:t>
            </w:r>
          </w:p>
        </w:tc>
        <w:tc>
          <w:tcPr>
            <w:tcW w:w="1286" w:type="dxa"/>
          </w:tcPr>
          <w:p w14:paraId="4F6CEF4B" w14:textId="7518BEC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589" w:type="dxa"/>
          </w:tcPr>
          <w:p w14:paraId="2124EE95" w14:textId="515C81C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20E197E8" w14:textId="64EACD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38.717-02-01 v0.9.0</w:t>
            </w:r>
          </w:p>
        </w:tc>
      </w:tr>
      <w:tr w:rsidR="007943A2" w14:paraId="76A24627" w14:textId="77777777" w:rsidTr="007B29DE">
        <w:tc>
          <w:tcPr>
            <w:tcW w:w="0" w:type="auto"/>
          </w:tcPr>
          <w:p w14:paraId="14957F62" w14:textId="4A6A4B2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R4-2209036</w:t>
            </w:r>
          </w:p>
        </w:tc>
        <w:tc>
          <w:tcPr>
            <w:tcW w:w="1286" w:type="dxa"/>
          </w:tcPr>
          <w:p w14:paraId="46448A93" w14:textId="6AD273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38.717-02-01</w:t>
            </w:r>
          </w:p>
        </w:tc>
        <w:tc>
          <w:tcPr>
            <w:tcW w:w="589" w:type="dxa"/>
          </w:tcPr>
          <w:p w14:paraId="4E84F72D" w14:textId="26B849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5E0B6804" w14:textId="06E24A7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38.717-03-02 v0.9.0</w:t>
            </w:r>
          </w:p>
        </w:tc>
      </w:tr>
      <w:tr w:rsidR="007943A2" w14:paraId="2C3E26A8" w14:textId="77777777" w:rsidTr="007B29DE">
        <w:tc>
          <w:tcPr>
            <w:tcW w:w="0" w:type="auto"/>
          </w:tcPr>
          <w:p w14:paraId="515DD3F7" w14:textId="675DD3B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R4-2209083</w:t>
            </w:r>
          </w:p>
        </w:tc>
        <w:tc>
          <w:tcPr>
            <w:tcW w:w="1286" w:type="dxa"/>
          </w:tcPr>
          <w:p w14:paraId="17999DC0" w14:textId="159122A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7B457B41" w14:textId="7BEA1E9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339668C5" w14:textId="5FA4E8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DC_n8A-n77A_1A, DC_n8A-n77(2A)_1A</w:t>
            </w:r>
          </w:p>
        </w:tc>
      </w:tr>
      <w:tr w:rsidR="007943A2" w14:paraId="093B198F" w14:textId="77777777" w:rsidTr="007B29DE">
        <w:tc>
          <w:tcPr>
            <w:tcW w:w="0" w:type="auto"/>
          </w:tcPr>
          <w:p w14:paraId="37602D13" w14:textId="3B50356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R4-2209084</w:t>
            </w:r>
          </w:p>
        </w:tc>
        <w:tc>
          <w:tcPr>
            <w:tcW w:w="1286" w:type="dxa"/>
          </w:tcPr>
          <w:p w14:paraId="7FADF556" w14:textId="0F1C871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37.717-11-21</w:t>
            </w:r>
          </w:p>
        </w:tc>
        <w:tc>
          <w:tcPr>
            <w:tcW w:w="589" w:type="dxa"/>
          </w:tcPr>
          <w:p w14:paraId="4FA9D05D" w14:textId="5476F6F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40AB5DD2" w14:textId="72EE10E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TP for TR 37.717-11-21: DC_n8A-n77A_1A, DC_n8A-n77(2A)_1A</w:t>
            </w:r>
          </w:p>
        </w:tc>
      </w:tr>
      <w:tr w:rsidR="007943A2" w14:paraId="012865CB" w14:textId="77777777" w:rsidTr="007B29DE">
        <w:tc>
          <w:tcPr>
            <w:tcW w:w="0" w:type="auto"/>
          </w:tcPr>
          <w:p w14:paraId="3685B602" w14:textId="05D5BCBF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R4-2209136</w:t>
            </w:r>
          </w:p>
        </w:tc>
        <w:tc>
          <w:tcPr>
            <w:tcW w:w="1286" w:type="dxa"/>
          </w:tcPr>
          <w:p w14:paraId="42A448C3" w14:textId="73B68E0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38.844</w:t>
            </w:r>
          </w:p>
        </w:tc>
        <w:tc>
          <w:tcPr>
            <w:tcW w:w="589" w:type="dxa"/>
          </w:tcPr>
          <w:p w14:paraId="3388391B" w14:textId="3D729E8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0.0.8</w:t>
            </w:r>
          </w:p>
        </w:tc>
        <w:tc>
          <w:tcPr>
            <w:tcW w:w="6657" w:type="dxa"/>
          </w:tcPr>
          <w:p w14:paraId="0C03999A" w14:textId="71396E3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38844 v0.0.8</w:t>
            </w:r>
          </w:p>
        </w:tc>
      </w:tr>
      <w:tr w:rsidR="007943A2" w14:paraId="4DB02702" w14:textId="77777777" w:rsidTr="007B29DE">
        <w:tc>
          <w:tcPr>
            <w:tcW w:w="0" w:type="auto"/>
          </w:tcPr>
          <w:p w14:paraId="288930C2" w14:textId="79D5471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R4-2209177</w:t>
            </w:r>
          </w:p>
        </w:tc>
        <w:tc>
          <w:tcPr>
            <w:tcW w:w="1286" w:type="dxa"/>
          </w:tcPr>
          <w:p w14:paraId="32204CBB" w14:textId="06148B7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38.842</w:t>
            </w:r>
          </w:p>
        </w:tc>
        <w:tc>
          <w:tcPr>
            <w:tcW w:w="589" w:type="dxa"/>
          </w:tcPr>
          <w:p w14:paraId="1C2C7C00" w14:textId="5D36BC2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57" w:type="dxa"/>
          </w:tcPr>
          <w:p w14:paraId="719DCC36" w14:textId="17DDFEC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TR 38.842 v0.4.0</w:t>
            </w:r>
          </w:p>
        </w:tc>
      </w:tr>
      <w:tr w:rsidR="007943A2" w14:paraId="39360FCB" w14:textId="77777777" w:rsidTr="007B29DE">
        <w:tc>
          <w:tcPr>
            <w:tcW w:w="0" w:type="auto"/>
          </w:tcPr>
          <w:p w14:paraId="17CD1D1A" w14:textId="6A089FD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R4-2209250</w:t>
            </w:r>
          </w:p>
        </w:tc>
        <w:tc>
          <w:tcPr>
            <w:tcW w:w="1286" w:type="dxa"/>
          </w:tcPr>
          <w:p w14:paraId="32E231A8" w14:textId="67E98E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36.717-02-02</w:t>
            </w:r>
          </w:p>
        </w:tc>
        <w:tc>
          <w:tcPr>
            <w:tcW w:w="589" w:type="dxa"/>
          </w:tcPr>
          <w:p w14:paraId="2A97D140" w14:textId="0619B8B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657" w:type="dxa"/>
          </w:tcPr>
          <w:p w14:paraId="1D434836" w14:textId="23D0A39E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v0.5.0</w:t>
            </w:r>
          </w:p>
        </w:tc>
      </w:tr>
      <w:tr w:rsidR="007943A2" w14:paraId="3A31C49F" w14:textId="77777777" w:rsidTr="007B29DE">
        <w:tc>
          <w:tcPr>
            <w:tcW w:w="0" w:type="auto"/>
          </w:tcPr>
          <w:p w14:paraId="67AB317A" w14:textId="2250D62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R4-2209251</w:t>
            </w:r>
          </w:p>
        </w:tc>
        <w:tc>
          <w:tcPr>
            <w:tcW w:w="1286" w:type="dxa"/>
          </w:tcPr>
          <w:p w14:paraId="2D95F109" w14:textId="1233D66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38.839</w:t>
            </w:r>
          </w:p>
        </w:tc>
        <w:tc>
          <w:tcPr>
            <w:tcW w:w="589" w:type="dxa"/>
          </w:tcPr>
          <w:p w14:paraId="6C4CA655" w14:textId="69B51784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0.3.0</w:t>
            </w:r>
          </w:p>
        </w:tc>
        <w:tc>
          <w:tcPr>
            <w:tcW w:w="6657" w:type="dxa"/>
          </w:tcPr>
          <w:p w14:paraId="5395F055" w14:textId="6354049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38.839 v0.3.0</w:t>
            </w:r>
          </w:p>
        </w:tc>
      </w:tr>
      <w:tr w:rsidR="007943A2" w14:paraId="457D5D3D" w14:textId="77777777" w:rsidTr="007B29DE">
        <w:tc>
          <w:tcPr>
            <w:tcW w:w="0" w:type="auto"/>
          </w:tcPr>
          <w:p w14:paraId="46473F35" w14:textId="756ED3B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R4-2209261</w:t>
            </w:r>
          </w:p>
        </w:tc>
        <w:tc>
          <w:tcPr>
            <w:tcW w:w="1286" w:type="dxa"/>
          </w:tcPr>
          <w:p w14:paraId="3650B822" w14:textId="37BDC6B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37.717-00-00</w:t>
            </w:r>
          </w:p>
        </w:tc>
        <w:tc>
          <w:tcPr>
            <w:tcW w:w="589" w:type="dxa"/>
          </w:tcPr>
          <w:p w14:paraId="51B4CF0F" w14:textId="067C1D4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20786312" w14:textId="627C611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37.717-00-00 v1.0.0</w:t>
            </w:r>
          </w:p>
        </w:tc>
      </w:tr>
      <w:tr w:rsidR="007943A2" w14:paraId="4E64D399" w14:textId="77777777" w:rsidTr="007B29DE">
        <w:tc>
          <w:tcPr>
            <w:tcW w:w="0" w:type="auto"/>
          </w:tcPr>
          <w:p w14:paraId="1D4E850F" w14:textId="0D166FB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R4-2209264</w:t>
            </w:r>
          </w:p>
        </w:tc>
        <w:tc>
          <w:tcPr>
            <w:tcW w:w="1286" w:type="dxa"/>
          </w:tcPr>
          <w:p w14:paraId="6853487E" w14:textId="30C7D4B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38.717-05-01</w:t>
            </w:r>
          </w:p>
        </w:tc>
        <w:tc>
          <w:tcPr>
            <w:tcW w:w="589" w:type="dxa"/>
          </w:tcPr>
          <w:p w14:paraId="5E1104E1" w14:textId="7D3803CF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657" w:type="dxa"/>
          </w:tcPr>
          <w:p w14:paraId="4DF51649" w14:textId="68F7172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38.717-05-01 v1.0.0</w:t>
            </w:r>
          </w:p>
        </w:tc>
      </w:tr>
      <w:tr w:rsidR="007943A2" w14:paraId="6694577C" w14:textId="77777777" w:rsidTr="007B29DE">
        <w:tc>
          <w:tcPr>
            <w:tcW w:w="0" w:type="auto"/>
          </w:tcPr>
          <w:p w14:paraId="32A97048" w14:textId="63ED2C3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R4-2209269</w:t>
            </w:r>
          </w:p>
        </w:tc>
        <w:tc>
          <w:tcPr>
            <w:tcW w:w="1286" w:type="dxa"/>
          </w:tcPr>
          <w:p w14:paraId="29453666" w14:textId="1CC59FE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37.717-11-41</w:t>
            </w:r>
          </w:p>
        </w:tc>
        <w:tc>
          <w:tcPr>
            <w:tcW w:w="589" w:type="dxa"/>
          </w:tcPr>
          <w:p w14:paraId="5F44C264" w14:textId="6494590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0.1.0</w:t>
            </w:r>
          </w:p>
        </w:tc>
        <w:tc>
          <w:tcPr>
            <w:tcW w:w="6657" w:type="dxa"/>
          </w:tcPr>
          <w:p w14:paraId="6BE26046" w14:textId="2A2841E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37.717-11-41 v1.0.0</w:t>
            </w:r>
          </w:p>
        </w:tc>
      </w:tr>
      <w:tr w:rsidR="007943A2" w14:paraId="3F6E00E3" w14:textId="77777777" w:rsidTr="007B29DE">
        <w:tc>
          <w:tcPr>
            <w:tcW w:w="0" w:type="auto"/>
          </w:tcPr>
          <w:p w14:paraId="4993A397" w14:textId="7A24EB90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R4-2209535</w:t>
            </w:r>
          </w:p>
        </w:tc>
        <w:tc>
          <w:tcPr>
            <w:tcW w:w="1286" w:type="dxa"/>
          </w:tcPr>
          <w:p w14:paraId="3FF7C241" w14:textId="756DF1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36.717-04-01</w:t>
            </w:r>
          </w:p>
        </w:tc>
        <w:tc>
          <w:tcPr>
            <w:tcW w:w="589" w:type="dxa"/>
          </w:tcPr>
          <w:p w14:paraId="1EE40EC2" w14:textId="15C7E4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0.9.0</w:t>
            </w:r>
          </w:p>
        </w:tc>
        <w:tc>
          <w:tcPr>
            <w:tcW w:w="6657" w:type="dxa"/>
          </w:tcPr>
          <w:p w14:paraId="2E16E578" w14:textId="30A2D6F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36.717-04-01 v0.9.0</w:t>
            </w:r>
          </w:p>
        </w:tc>
      </w:tr>
      <w:tr w:rsidR="007943A2" w14:paraId="1ED98FD2" w14:textId="77777777" w:rsidTr="007B29DE">
        <w:tc>
          <w:tcPr>
            <w:tcW w:w="0" w:type="auto"/>
          </w:tcPr>
          <w:p w14:paraId="1FE99285" w14:textId="1B6F34F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R4-2209551</w:t>
            </w:r>
          </w:p>
        </w:tc>
        <w:tc>
          <w:tcPr>
            <w:tcW w:w="1286" w:type="dxa"/>
          </w:tcPr>
          <w:p w14:paraId="5EA6B814" w14:textId="144EF099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38.717-01-01</w:t>
            </w:r>
          </w:p>
        </w:tc>
        <w:tc>
          <w:tcPr>
            <w:tcW w:w="589" w:type="dxa"/>
          </w:tcPr>
          <w:p w14:paraId="3CF0C736" w14:textId="3370D8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7C172453" w14:textId="0B2AB1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38.717-01-01 v0.9.0 Rel-17 NR Intra-band</w:t>
            </w:r>
          </w:p>
        </w:tc>
      </w:tr>
      <w:tr w:rsidR="007943A2" w14:paraId="61602A1A" w14:textId="77777777" w:rsidTr="007B29DE">
        <w:tc>
          <w:tcPr>
            <w:tcW w:w="0" w:type="auto"/>
          </w:tcPr>
          <w:p w14:paraId="66FD05A0" w14:textId="413C09D4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R4-2209552</w:t>
            </w:r>
          </w:p>
        </w:tc>
        <w:tc>
          <w:tcPr>
            <w:tcW w:w="1286" w:type="dxa"/>
          </w:tcPr>
          <w:p w14:paraId="13CDC795" w14:textId="3751D07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37.717-31-11</w:t>
            </w:r>
          </w:p>
        </w:tc>
        <w:tc>
          <w:tcPr>
            <w:tcW w:w="589" w:type="dxa"/>
          </w:tcPr>
          <w:p w14:paraId="586E6DA7" w14:textId="58B69B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1F71874C" w14:textId="70810123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37.717-31-11 v0.9.0 Rel-17 DC combinations LTE 3DL and one NR band</w:t>
            </w:r>
          </w:p>
        </w:tc>
      </w:tr>
      <w:tr w:rsidR="007943A2" w14:paraId="01CBB1FF" w14:textId="77777777" w:rsidTr="007B29DE">
        <w:tc>
          <w:tcPr>
            <w:tcW w:w="0" w:type="auto"/>
          </w:tcPr>
          <w:p w14:paraId="3BE8D091" w14:textId="7E7841E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R4-2209553</w:t>
            </w:r>
          </w:p>
        </w:tc>
        <w:tc>
          <w:tcPr>
            <w:tcW w:w="1286" w:type="dxa"/>
          </w:tcPr>
          <w:p w14:paraId="6D9612C1" w14:textId="6685129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38.717-04-01</w:t>
            </w:r>
          </w:p>
        </w:tc>
        <w:tc>
          <w:tcPr>
            <w:tcW w:w="589" w:type="dxa"/>
          </w:tcPr>
          <w:p w14:paraId="315A6C47" w14:textId="1A26E2F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0.8.0</w:t>
            </w:r>
          </w:p>
        </w:tc>
        <w:tc>
          <w:tcPr>
            <w:tcW w:w="6657" w:type="dxa"/>
          </w:tcPr>
          <w:p w14:paraId="74F8A480" w14:textId="60DE6C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38.717-04-01 v0.9.0 Rel-17 NR CA Inter-band 4DL/1UL</w:t>
            </w:r>
          </w:p>
        </w:tc>
      </w:tr>
      <w:tr w:rsidR="007943A2" w14:paraId="3F8998F4" w14:textId="77777777" w:rsidTr="007B29DE">
        <w:tc>
          <w:tcPr>
            <w:tcW w:w="0" w:type="auto"/>
          </w:tcPr>
          <w:p w14:paraId="5B73581F" w14:textId="1CBD903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R4-2209554</w:t>
            </w:r>
          </w:p>
        </w:tc>
        <w:tc>
          <w:tcPr>
            <w:tcW w:w="1286" w:type="dxa"/>
          </w:tcPr>
          <w:p w14:paraId="7308869C" w14:textId="2F51B9E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37.827</w:t>
            </w:r>
          </w:p>
        </w:tc>
        <w:tc>
          <w:tcPr>
            <w:tcW w:w="589" w:type="dxa"/>
          </w:tcPr>
          <w:p w14:paraId="2920F759" w14:textId="6D56012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70BDE1BA" w14:textId="17760E8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37.827 v0.5.0 ENDC_PC2_R17_xLTE_yNR</w:t>
            </w:r>
          </w:p>
        </w:tc>
      </w:tr>
      <w:tr w:rsidR="007943A2" w14:paraId="34CCC953" w14:textId="77777777" w:rsidTr="007B29DE">
        <w:tc>
          <w:tcPr>
            <w:tcW w:w="0" w:type="auto"/>
          </w:tcPr>
          <w:p w14:paraId="2B9DB51C" w14:textId="2F543CA3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R4-2209598</w:t>
            </w:r>
          </w:p>
        </w:tc>
        <w:tc>
          <w:tcPr>
            <w:tcW w:w="1286" w:type="dxa"/>
          </w:tcPr>
          <w:p w14:paraId="5C39CEBC" w14:textId="4DA6F7A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589" w:type="dxa"/>
          </w:tcPr>
          <w:p w14:paraId="30BCDACA" w14:textId="1976C1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58223EB7" w14:textId="7BDA74E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 skeleton for TS 38.115-2 v.0.0.1</w:t>
            </w:r>
          </w:p>
        </w:tc>
      </w:tr>
      <w:tr w:rsidR="007943A2" w14:paraId="6DA9037B" w14:textId="77777777" w:rsidTr="007B29DE">
        <w:tc>
          <w:tcPr>
            <w:tcW w:w="0" w:type="auto"/>
          </w:tcPr>
          <w:p w14:paraId="42BB35EC" w14:textId="07F7897C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R4-2209814</w:t>
            </w:r>
          </w:p>
        </w:tc>
        <w:tc>
          <w:tcPr>
            <w:tcW w:w="1286" w:type="dxa"/>
          </w:tcPr>
          <w:p w14:paraId="231068B1" w14:textId="3E62210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36.717-02-02</w:t>
            </w:r>
          </w:p>
        </w:tc>
        <w:tc>
          <w:tcPr>
            <w:tcW w:w="589" w:type="dxa"/>
          </w:tcPr>
          <w:p w14:paraId="478D0C7E" w14:textId="5598FD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0.6.0</w:t>
            </w:r>
          </w:p>
        </w:tc>
        <w:tc>
          <w:tcPr>
            <w:tcW w:w="6657" w:type="dxa"/>
          </w:tcPr>
          <w:p w14:paraId="09250E7A" w14:textId="694AA4A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36.717-02-02 v0.6.0</w:t>
            </w:r>
          </w:p>
        </w:tc>
      </w:tr>
      <w:tr w:rsidR="007943A2" w14:paraId="4117B05D" w14:textId="77777777" w:rsidTr="007B29DE">
        <w:tc>
          <w:tcPr>
            <w:tcW w:w="0" w:type="auto"/>
          </w:tcPr>
          <w:p w14:paraId="1D59AD4C" w14:textId="44D5AE16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R4-2209920</w:t>
            </w:r>
          </w:p>
        </w:tc>
        <w:tc>
          <w:tcPr>
            <w:tcW w:w="1286" w:type="dxa"/>
          </w:tcPr>
          <w:p w14:paraId="145A0957" w14:textId="548454B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37.717-41-11</w:t>
            </w:r>
          </w:p>
        </w:tc>
        <w:tc>
          <w:tcPr>
            <w:tcW w:w="589" w:type="dxa"/>
          </w:tcPr>
          <w:p w14:paraId="5D250214" w14:textId="73B2B85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1.1.0</w:t>
            </w:r>
          </w:p>
        </w:tc>
        <w:tc>
          <w:tcPr>
            <w:tcW w:w="6657" w:type="dxa"/>
          </w:tcPr>
          <w:p w14:paraId="6FCDB14C" w14:textId="2A569C8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37.717-41-11-110</w:t>
            </w:r>
          </w:p>
        </w:tc>
      </w:tr>
      <w:tr w:rsidR="007943A2" w14:paraId="364A8222" w14:textId="77777777" w:rsidTr="007B29DE">
        <w:tc>
          <w:tcPr>
            <w:tcW w:w="0" w:type="auto"/>
          </w:tcPr>
          <w:p w14:paraId="5B12F3EC" w14:textId="636F102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R4-2210189</w:t>
            </w:r>
          </w:p>
        </w:tc>
        <w:tc>
          <w:tcPr>
            <w:tcW w:w="1286" w:type="dxa"/>
          </w:tcPr>
          <w:p w14:paraId="01247C68" w14:textId="36CC15D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589" w:type="dxa"/>
          </w:tcPr>
          <w:p w14:paraId="6FC542D2" w14:textId="4E6EB93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7DA17676" w14:textId="08C534BA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38.108 v0.2.0</w:t>
            </w:r>
          </w:p>
        </w:tc>
      </w:tr>
      <w:tr w:rsidR="007943A2" w14:paraId="366F9A9C" w14:textId="77777777" w:rsidTr="007B29DE">
        <w:tc>
          <w:tcPr>
            <w:tcW w:w="0" w:type="auto"/>
          </w:tcPr>
          <w:p w14:paraId="78902EDA" w14:textId="728B34FA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R4-2210845</w:t>
            </w:r>
          </w:p>
        </w:tc>
        <w:tc>
          <w:tcPr>
            <w:tcW w:w="1286" w:type="dxa"/>
          </w:tcPr>
          <w:p w14:paraId="4E6246CC" w14:textId="617C40A5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38.115-1</w:t>
            </w:r>
          </w:p>
        </w:tc>
        <w:tc>
          <w:tcPr>
            <w:tcW w:w="589" w:type="dxa"/>
          </w:tcPr>
          <w:p w14:paraId="2B42E5A4" w14:textId="76C8F47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40707CC6" w14:textId="1656B8F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 skeleton for TS 38.115-1</w:t>
            </w:r>
          </w:p>
        </w:tc>
      </w:tr>
      <w:tr w:rsidR="007943A2" w14:paraId="60F66224" w14:textId="77777777" w:rsidTr="007B29DE">
        <w:tc>
          <w:tcPr>
            <w:tcW w:w="0" w:type="auto"/>
          </w:tcPr>
          <w:p w14:paraId="050328DD" w14:textId="671FDE89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R4-2210846</w:t>
            </w:r>
          </w:p>
        </w:tc>
        <w:tc>
          <w:tcPr>
            <w:tcW w:w="1286" w:type="dxa"/>
          </w:tcPr>
          <w:p w14:paraId="65434D19" w14:textId="4CA9175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38.115-2</w:t>
            </w:r>
          </w:p>
        </w:tc>
        <w:tc>
          <w:tcPr>
            <w:tcW w:w="589" w:type="dxa"/>
          </w:tcPr>
          <w:p w14:paraId="61F1955E" w14:textId="0DF1623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0.0.1</w:t>
            </w:r>
          </w:p>
        </w:tc>
        <w:tc>
          <w:tcPr>
            <w:tcW w:w="6657" w:type="dxa"/>
          </w:tcPr>
          <w:p w14:paraId="0BFC1676" w14:textId="00508F6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Spec skeleton for TS 38.115-2 v.0.0.1</w:t>
            </w:r>
          </w:p>
        </w:tc>
      </w:tr>
      <w:tr w:rsidR="007943A2" w14:paraId="7EC9132D" w14:textId="77777777" w:rsidTr="007B29DE">
        <w:tc>
          <w:tcPr>
            <w:tcW w:w="0" w:type="auto"/>
          </w:tcPr>
          <w:p w14:paraId="5ED2360F" w14:textId="02F1A567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R4-2210883</w:t>
            </w:r>
          </w:p>
        </w:tc>
        <w:tc>
          <w:tcPr>
            <w:tcW w:w="1286" w:type="dxa"/>
          </w:tcPr>
          <w:p w14:paraId="4170D602" w14:textId="0B63243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38.852</w:t>
            </w:r>
          </w:p>
        </w:tc>
        <w:tc>
          <w:tcPr>
            <w:tcW w:w="589" w:type="dxa"/>
          </w:tcPr>
          <w:p w14:paraId="20CEEE89" w14:textId="7571ADA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3DA1AF26" w14:textId="25207FD6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 xml:space="preserve">Revised TR 38.852 version 0.3.0 </w:t>
            </w:r>
          </w:p>
        </w:tc>
      </w:tr>
      <w:tr w:rsidR="007943A2" w14:paraId="3FCE33AE" w14:textId="77777777" w:rsidTr="007B29DE">
        <w:tc>
          <w:tcPr>
            <w:tcW w:w="0" w:type="auto"/>
          </w:tcPr>
          <w:p w14:paraId="57F56119" w14:textId="64A17B2B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R4-2211228</w:t>
            </w:r>
          </w:p>
        </w:tc>
        <w:tc>
          <w:tcPr>
            <w:tcW w:w="1286" w:type="dxa"/>
          </w:tcPr>
          <w:p w14:paraId="7B9AD3E5" w14:textId="21FEFC1C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38.853</w:t>
            </w:r>
          </w:p>
        </w:tc>
        <w:tc>
          <w:tcPr>
            <w:tcW w:w="589" w:type="dxa"/>
          </w:tcPr>
          <w:p w14:paraId="7DBFF3E5" w14:textId="4E1A8FB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0.5.0</w:t>
            </w:r>
          </w:p>
        </w:tc>
        <w:tc>
          <w:tcPr>
            <w:tcW w:w="6657" w:type="dxa"/>
          </w:tcPr>
          <w:p w14:paraId="47FC9433" w14:textId="6C076B1D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Revised TR 38.853 version 0.5.0</w:t>
            </w:r>
          </w:p>
        </w:tc>
      </w:tr>
      <w:tr w:rsidR="007943A2" w14:paraId="152AEE6A" w14:textId="77777777" w:rsidTr="007B29DE">
        <w:tc>
          <w:tcPr>
            <w:tcW w:w="0" w:type="auto"/>
          </w:tcPr>
          <w:p w14:paraId="5C5D09B1" w14:textId="2B0902B2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R4-2211229</w:t>
            </w:r>
          </w:p>
        </w:tc>
        <w:tc>
          <w:tcPr>
            <w:tcW w:w="1286" w:type="dxa"/>
          </w:tcPr>
          <w:p w14:paraId="7849A297" w14:textId="13B92442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38.839</w:t>
            </w:r>
          </w:p>
        </w:tc>
        <w:tc>
          <w:tcPr>
            <w:tcW w:w="589" w:type="dxa"/>
          </w:tcPr>
          <w:p w14:paraId="3BEF6C26" w14:textId="40B0B74B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0.4.0</w:t>
            </w:r>
          </w:p>
        </w:tc>
        <w:tc>
          <w:tcPr>
            <w:tcW w:w="6657" w:type="dxa"/>
          </w:tcPr>
          <w:p w14:paraId="6B14B9DB" w14:textId="56747E61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TR 38.839 v0.4.0</w:t>
            </w:r>
          </w:p>
        </w:tc>
      </w:tr>
      <w:tr w:rsidR="007943A2" w14:paraId="05DC20B0" w14:textId="77777777" w:rsidTr="007B29DE">
        <w:tc>
          <w:tcPr>
            <w:tcW w:w="0" w:type="auto"/>
          </w:tcPr>
          <w:p w14:paraId="02749EFB" w14:textId="68DEA3AD" w:rsidR="007943A2" w:rsidRPr="007943A2" w:rsidRDefault="007943A2" w:rsidP="007943A2">
            <w:pPr>
              <w:pStyle w:val="TAR"/>
              <w:rPr>
                <w:sz w:val="16"/>
              </w:rPr>
            </w:pPr>
            <w:r>
              <w:rPr>
                <w:sz w:val="16"/>
              </w:rPr>
              <w:t>R4-2211343</w:t>
            </w:r>
          </w:p>
        </w:tc>
        <w:tc>
          <w:tcPr>
            <w:tcW w:w="1286" w:type="dxa"/>
          </w:tcPr>
          <w:p w14:paraId="4F03C3C5" w14:textId="403A1657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38.108</w:t>
            </w:r>
          </w:p>
        </w:tc>
        <w:tc>
          <w:tcPr>
            <w:tcW w:w="589" w:type="dxa"/>
          </w:tcPr>
          <w:p w14:paraId="5E7A4C6F" w14:textId="0F77D010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0.2.0</w:t>
            </w:r>
          </w:p>
        </w:tc>
        <w:tc>
          <w:tcPr>
            <w:tcW w:w="6657" w:type="dxa"/>
          </w:tcPr>
          <w:p w14:paraId="14D33670" w14:textId="0275C218" w:rsidR="007943A2" w:rsidRPr="007943A2" w:rsidRDefault="007943A2" w:rsidP="007943A2">
            <w:pPr>
              <w:pStyle w:val="TAL"/>
              <w:rPr>
                <w:sz w:val="16"/>
              </w:rPr>
            </w:pPr>
            <w:r>
              <w:rPr>
                <w:sz w:val="16"/>
              </w:rPr>
              <w:t>Draft TS 38.108 v0.2.0</w:t>
            </w:r>
          </w:p>
        </w:tc>
      </w:tr>
    </w:tbl>
    <w:p w14:paraId="0F46AAE2" w14:textId="77777777" w:rsidR="007943A2" w:rsidRDefault="007943A2" w:rsidP="007943A2"/>
    <w:p w14:paraId="1265243E" w14:textId="77777777" w:rsidR="007943A2" w:rsidRDefault="007943A2" w:rsidP="007943A2">
      <w:pPr>
        <w:pStyle w:val="Heading2"/>
      </w:pPr>
      <w:r>
        <w:br w:type="page"/>
        <w:t>Annex F: List of action items</w:t>
      </w:r>
    </w:p>
    <w:p w14:paraId="2FDACEBE" w14:textId="77777777" w:rsidR="007943A2" w:rsidRDefault="007943A2" w:rsidP="007943A2">
      <w:pPr>
        <w:pStyle w:val="TH"/>
      </w:pPr>
    </w:p>
    <w:p w14:paraId="6E9CCD54" w14:textId="77777777" w:rsidR="00200C2E" w:rsidRPr="00200C2E" w:rsidRDefault="00200C2E" w:rsidP="00200C2E">
      <w:r w:rsidRPr="00200C2E">
        <w:t>None</w:t>
      </w:r>
    </w:p>
    <w:p w14:paraId="65E8E9E0" w14:textId="77777777" w:rsidR="007943A2" w:rsidRDefault="007943A2" w:rsidP="007943A2"/>
    <w:p w14:paraId="56C111F6" w14:textId="0C244F9D" w:rsidR="00284C79" w:rsidRDefault="007943A2" w:rsidP="00284C79">
      <w:pPr>
        <w:pStyle w:val="Heading2"/>
      </w:pPr>
      <w:r>
        <w:br w:type="page"/>
      </w:r>
    </w:p>
    <w:p w14:paraId="156A371A" w14:textId="1F27F2DC" w:rsidR="007943A2" w:rsidRDefault="007943A2" w:rsidP="007943A2">
      <w:pPr>
        <w:pStyle w:val="Heading2"/>
      </w:pPr>
      <w:r>
        <w:t xml:space="preserve">Annex </w:t>
      </w:r>
      <w:r w:rsidR="00284C79">
        <w:t>G</w:t>
      </w:r>
      <w:r>
        <w:t>: List of participants</w:t>
      </w:r>
    </w:p>
    <w:p w14:paraId="29912460" w14:textId="77777777" w:rsidR="007943A2" w:rsidRDefault="007943A2" w:rsidP="007943A2">
      <w:pPr>
        <w:pStyle w:val="TH"/>
      </w:pPr>
    </w:p>
    <w:p w14:paraId="475FBFEB" w14:textId="77777777" w:rsidR="00C94A45" w:rsidRPr="00C94A45" w:rsidRDefault="00C94A45" w:rsidP="00C94A45">
      <w:r w:rsidRPr="00C94A45">
        <w:t>See excel file attached to this report.</w:t>
      </w:r>
    </w:p>
    <w:p w14:paraId="2322A950" w14:textId="77777777" w:rsidR="007943A2" w:rsidRDefault="007943A2" w:rsidP="007943A2"/>
    <w:p w14:paraId="514E9C31" w14:textId="46CB3CD1" w:rsidR="007943A2" w:rsidRDefault="007943A2" w:rsidP="007943A2">
      <w:pPr>
        <w:pStyle w:val="Heading2"/>
      </w:pPr>
      <w:r>
        <w:br w:type="page"/>
        <w:t xml:space="preserve">Annex </w:t>
      </w:r>
      <w:r w:rsidR="00284C79">
        <w:t>H</w:t>
      </w:r>
      <w:r>
        <w:t>: List of future meetings</w:t>
      </w:r>
    </w:p>
    <w:p w14:paraId="0A10A3C4" w14:textId="77777777" w:rsidR="004356D0" w:rsidRPr="004356D0" w:rsidRDefault="004356D0" w:rsidP="004356D0">
      <w:pPr>
        <w:keepNext/>
        <w:keepLines/>
        <w:spacing w:before="60"/>
        <w:jc w:val="center"/>
        <w:rPr>
          <w:rFonts w:ascii="Arial" w:hAnsi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57"/>
        <w:gridCol w:w="1047"/>
        <w:gridCol w:w="1407"/>
        <w:gridCol w:w="686"/>
        <w:gridCol w:w="906"/>
        <w:gridCol w:w="1141"/>
      </w:tblGrid>
      <w:tr w:rsidR="004356D0" w:rsidRPr="004356D0" w14:paraId="53F59235" w14:textId="77777777" w:rsidTr="005C2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45C8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Title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F09D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Start date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75A2D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End date (OP)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B5174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Town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0B891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Country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55BF5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center"/>
              <w:rPr>
                <w:rFonts w:ascii="Arial" w:eastAsia="SimSun" w:hAnsi="Arial"/>
                <w:b/>
                <w:sz w:val="18"/>
              </w:rPr>
            </w:pPr>
            <w:r w:rsidRPr="004356D0">
              <w:rPr>
                <w:rFonts w:ascii="Arial" w:eastAsia="SimSun" w:hAnsi="Arial"/>
                <w:b/>
                <w:sz w:val="18"/>
              </w:rPr>
              <w:t>Reference</w:t>
            </w:r>
          </w:p>
        </w:tc>
      </w:tr>
      <w:tr w:rsidR="004356D0" w:rsidRPr="004356D0" w14:paraId="2C8BCDD5" w14:textId="77777777" w:rsidTr="005C2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0BEF" w14:textId="1370976E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RAN4#104</w:t>
            </w:r>
            <w:r>
              <w:rPr>
                <w:rFonts w:ascii="Arial" w:eastAsia="SimSun" w:hAnsi="Arial"/>
                <w:sz w:val="16"/>
              </w:rPr>
              <w:t>-e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0AC83" w14:textId="2DEC99DC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2022-08-</w:t>
            </w:r>
            <w:r>
              <w:rPr>
                <w:rFonts w:ascii="Arial" w:eastAsia="SimSun" w:hAnsi="Arial"/>
                <w:sz w:val="16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6EB83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2022-08-26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5FD32" w14:textId="6FD867FE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43A1" w14:textId="7EC92B72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23082" w14:textId="21061CF8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>
              <w:rPr>
                <w:rFonts w:ascii="Arial" w:eastAsia="SimSun" w:hAnsi="Arial"/>
                <w:sz w:val="16"/>
              </w:rPr>
              <w:t>R4-104-e</w:t>
            </w:r>
          </w:p>
        </w:tc>
      </w:tr>
      <w:tr w:rsidR="004356D0" w:rsidRPr="004356D0" w14:paraId="32E19ECE" w14:textId="77777777" w:rsidTr="005C2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43FB8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RAN4#104-bis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396E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2022-10-10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04A8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2022-10-21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C76C1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475CD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Online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7E8FA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R4-104-bis-e</w:t>
            </w:r>
          </w:p>
        </w:tc>
      </w:tr>
      <w:tr w:rsidR="004356D0" w:rsidRPr="004356D0" w14:paraId="15133DF8" w14:textId="77777777" w:rsidTr="005C2DA9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61277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RAN4#105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1999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2022-11-14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5EF87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2022-11-18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2EBED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D3CB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  <w:r w:rsidRPr="004356D0">
              <w:rPr>
                <w:rFonts w:ascii="Arial" w:eastAsia="SimSun" w:hAnsi="Arial"/>
                <w:sz w:val="16"/>
              </w:rPr>
              <w:t>TBD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CD6A" w14:textId="77777777" w:rsidR="004356D0" w:rsidRPr="004356D0" w:rsidRDefault="004356D0" w:rsidP="004356D0">
            <w:pPr>
              <w:keepNext/>
              <w:keepLines/>
              <w:spacing w:before="120" w:after="0" w:line="280" w:lineRule="atLeast"/>
              <w:jc w:val="both"/>
              <w:rPr>
                <w:rFonts w:ascii="Arial" w:eastAsia="SimSun" w:hAnsi="Arial"/>
                <w:sz w:val="16"/>
              </w:rPr>
            </w:pPr>
          </w:p>
        </w:tc>
      </w:tr>
    </w:tbl>
    <w:p w14:paraId="1E3D0599" w14:textId="77777777" w:rsidR="004356D0" w:rsidRPr="004356D0" w:rsidRDefault="004356D0" w:rsidP="004356D0"/>
    <w:sectPr w:rsidR="004356D0" w:rsidRPr="004356D0">
      <w:headerReference w:type="even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571958" w14:textId="77777777" w:rsidR="009A02C2" w:rsidRDefault="009A02C2">
      <w:pPr>
        <w:spacing w:after="0"/>
      </w:pPr>
      <w:r>
        <w:separator/>
      </w:r>
    </w:p>
  </w:endnote>
  <w:endnote w:type="continuationSeparator" w:id="0">
    <w:p w14:paraId="023711C5" w14:textId="77777777" w:rsidR="009A02C2" w:rsidRDefault="009A02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8C4499" w14:textId="77777777" w:rsidR="009A02C2" w:rsidRDefault="009A02C2">
      <w:pPr>
        <w:spacing w:after="0"/>
      </w:pPr>
      <w:r>
        <w:separator/>
      </w:r>
    </w:p>
  </w:footnote>
  <w:footnote w:type="continuationSeparator" w:id="0">
    <w:p w14:paraId="7148C789" w14:textId="77777777" w:rsidR="009A02C2" w:rsidRDefault="009A02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D50DA" w14:textId="77777777" w:rsidR="00D7279C" w:rsidRDefault="00814F75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attachedTemplate r:id="rId1"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43A2"/>
    <w:rsid w:val="0003468A"/>
    <w:rsid w:val="00200C2E"/>
    <w:rsid w:val="00284C79"/>
    <w:rsid w:val="003F23A7"/>
    <w:rsid w:val="00421478"/>
    <w:rsid w:val="004356D0"/>
    <w:rsid w:val="004C4FE9"/>
    <w:rsid w:val="005658F0"/>
    <w:rsid w:val="0066391F"/>
    <w:rsid w:val="0075506C"/>
    <w:rsid w:val="007665FB"/>
    <w:rsid w:val="007943A2"/>
    <w:rsid w:val="007B29DE"/>
    <w:rsid w:val="00814F75"/>
    <w:rsid w:val="008B311A"/>
    <w:rsid w:val="00902E9C"/>
    <w:rsid w:val="009A02C2"/>
    <w:rsid w:val="00A55076"/>
    <w:rsid w:val="00B726B8"/>
    <w:rsid w:val="00C94A45"/>
    <w:rsid w:val="00D32116"/>
    <w:rsid w:val="00D46B0A"/>
    <w:rsid w:val="00D7279C"/>
    <w:rsid w:val="00E10A8D"/>
    <w:rsid w:val="00FA0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C42988"/>
  <w15:chartTrackingRefBased/>
  <w15:docId w15:val="{B1F57E76-F77E-4A61-BEA9-B844428D89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A8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E10A8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10A8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10A8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10A8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10A8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10A8D"/>
    <w:pPr>
      <w:outlineLvl w:val="5"/>
    </w:pPr>
  </w:style>
  <w:style w:type="paragraph" w:styleId="Heading7">
    <w:name w:val="heading 7"/>
    <w:basedOn w:val="H6"/>
    <w:next w:val="Normal"/>
    <w:qFormat/>
    <w:rsid w:val="00E10A8D"/>
    <w:pPr>
      <w:outlineLvl w:val="6"/>
    </w:pPr>
  </w:style>
  <w:style w:type="paragraph" w:styleId="Heading8">
    <w:name w:val="heading 8"/>
    <w:basedOn w:val="Heading1"/>
    <w:next w:val="Normal"/>
    <w:qFormat/>
    <w:rsid w:val="00E10A8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10A8D"/>
    <w:pPr>
      <w:outlineLvl w:val="8"/>
    </w:pPr>
  </w:style>
  <w:style w:type="character" w:default="1" w:styleId="DefaultParagraphFont">
    <w:name w:val="Default Paragraph Font"/>
    <w:semiHidden/>
    <w:rsid w:val="00E10A8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10A8D"/>
  </w:style>
  <w:style w:type="paragraph" w:styleId="TOC8">
    <w:name w:val="toc 8"/>
    <w:basedOn w:val="TOC1"/>
    <w:semiHidden/>
    <w:rsid w:val="00E10A8D"/>
    <w:pPr>
      <w:spacing w:before="180"/>
      <w:ind w:left="2693" w:hanging="2693"/>
    </w:pPr>
    <w:rPr>
      <w:b/>
    </w:rPr>
  </w:style>
  <w:style w:type="paragraph" w:styleId="TOC1">
    <w:name w:val="toc 1"/>
    <w:semiHidden/>
    <w:rsid w:val="00E10A8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E10A8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10A8D"/>
    <w:pPr>
      <w:ind w:left="1701" w:hanging="1701"/>
    </w:pPr>
  </w:style>
  <w:style w:type="paragraph" w:styleId="TOC4">
    <w:name w:val="toc 4"/>
    <w:basedOn w:val="TOC3"/>
    <w:semiHidden/>
    <w:rsid w:val="00E10A8D"/>
    <w:pPr>
      <w:ind w:left="1418" w:hanging="1418"/>
    </w:pPr>
  </w:style>
  <w:style w:type="paragraph" w:styleId="TOC3">
    <w:name w:val="toc 3"/>
    <w:basedOn w:val="TOC2"/>
    <w:semiHidden/>
    <w:rsid w:val="00E10A8D"/>
    <w:pPr>
      <w:ind w:left="1134" w:hanging="1134"/>
    </w:pPr>
  </w:style>
  <w:style w:type="paragraph" w:styleId="TOC2">
    <w:name w:val="toc 2"/>
    <w:basedOn w:val="TOC1"/>
    <w:semiHidden/>
    <w:rsid w:val="00E10A8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10A8D"/>
    <w:pPr>
      <w:ind w:left="284"/>
    </w:pPr>
  </w:style>
  <w:style w:type="paragraph" w:styleId="Index1">
    <w:name w:val="index 1"/>
    <w:basedOn w:val="Normal"/>
    <w:semiHidden/>
    <w:rsid w:val="00E10A8D"/>
    <w:pPr>
      <w:keepLines/>
      <w:spacing w:after="0"/>
    </w:pPr>
  </w:style>
  <w:style w:type="paragraph" w:customStyle="1" w:styleId="ZH">
    <w:name w:val="ZH"/>
    <w:rsid w:val="00E10A8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10A8D"/>
    <w:pPr>
      <w:outlineLvl w:val="9"/>
    </w:pPr>
  </w:style>
  <w:style w:type="paragraph" w:styleId="ListNumber2">
    <w:name w:val="List Number 2"/>
    <w:basedOn w:val="ListNumber"/>
    <w:semiHidden/>
    <w:rsid w:val="00E10A8D"/>
    <w:pPr>
      <w:ind w:left="851"/>
    </w:pPr>
  </w:style>
  <w:style w:type="paragraph" w:styleId="Header">
    <w:name w:val="header"/>
    <w:semiHidden/>
    <w:rsid w:val="00E10A8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basedOn w:val="DefaultParagraphFont"/>
    <w:semiHidden/>
    <w:rsid w:val="00E10A8D"/>
    <w:rPr>
      <w:b/>
      <w:position w:val="6"/>
      <w:sz w:val="16"/>
    </w:rPr>
  </w:style>
  <w:style w:type="paragraph" w:styleId="FootnoteText">
    <w:name w:val="footnote text"/>
    <w:basedOn w:val="Normal"/>
    <w:semiHidden/>
    <w:rsid w:val="00E10A8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E10A8D"/>
    <w:rPr>
      <w:b/>
    </w:rPr>
  </w:style>
  <w:style w:type="paragraph" w:customStyle="1" w:styleId="TAC">
    <w:name w:val="TAC"/>
    <w:basedOn w:val="TAL"/>
    <w:rsid w:val="00E10A8D"/>
    <w:pPr>
      <w:jc w:val="center"/>
    </w:pPr>
  </w:style>
  <w:style w:type="paragraph" w:customStyle="1" w:styleId="TF">
    <w:name w:val="TF"/>
    <w:basedOn w:val="TH"/>
    <w:rsid w:val="00E10A8D"/>
    <w:pPr>
      <w:keepNext w:val="0"/>
      <w:spacing w:before="0" w:after="240"/>
    </w:pPr>
  </w:style>
  <w:style w:type="paragraph" w:customStyle="1" w:styleId="NO">
    <w:name w:val="NO"/>
    <w:basedOn w:val="Normal"/>
    <w:rsid w:val="00E10A8D"/>
    <w:pPr>
      <w:keepLines/>
      <w:ind w:left="1135" w:hanging="851"/>
    </w:pPr>
  </w:style>
  <w:style w:type="paragraph" w:styleId="TOC9">
    <w:name w:val="toc 9"/>
    <w:basedOn w:val="TOC8"/>
    <w:semiHidden/>
    <w:rsid w:val="00E10A8D"/>
    <w:pPr>
      <w:ind w:left="1418" w:hanging="1418"/>
    </w:pPr>
  </w:style>
  <w:style w:type="paragraph" w:customStyle="1" w:styleId="EX">
    <w:name w:val="EX"/>
    <w:basedOn w:val="Normal"/>
    <w:rsid w:val="00E10A8D"/>
    <w:pPr>
      <w:keepLines/>
      <w:ind w:left="1702" w:hanging="1418"/>
    </w:pPr>
  </w:style>
  <w:style w:type="paragraph" w:customStyle="1" w:styleId="FP">
    <w:name w:val="FP"/>
    <w:basedOn w:val="Normal"/>
    <w:rsid w:val="00E10A8D"/>
    <w:pPr>
      <w:spacing w:after="0"/>
    </w:pPr>
  </w:style>
  <w:style w:type="paragraph" w:customStyle="1" w:styleId="LD">
    <w:name w:val="LD"/>
    <w:rsid w:val="00E10A8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10A8D"/>
    <w:pPr>
      <w:spacing w:after="0"/>
    </w:pPr>
  </w:style>
  <w:style w:type="paragraph" w:customStyle="1" w:styleId="EW">
    <w:name w:val="EW"/>
    <w:basedOn w:val="EX"/>
    <w:rsid w:val="00E10A8D"/>
    <w:pPr>
      <w:spacing w:after="0"/>
    </w:pPr>
  </w:style>
  <w:style w:type="paragraph" w:styleId="TOC6">
    <w:name w:val="toc 6"/>
    <w:basedOn w:val="TOC5"/>
    <w:next w:val="Normal"/>
    <w:semiHidden/>
    <w:rsid w:val="00E10A8D"/>
    <w:pPr>
      <w:ind w:left="1985" w:hanging="1985"/>
    </w:pPr>
  </w:style>
  <w:style w:type="paragraph" w:styleId="TOC7">
    <w:name w:val="toc 7"/>
    <w:basedOn w:val="TOC6"/>
    <w:next w:val="Normal"/>
    <w:semiHidden/>
    <w:rsid w:val="00E10A8D"/>
    <w:pPr>
      <w:ind w:left="2268" w:hanging="2268"/>
    </w:pPr>
  </w:style>
  <w:style w:type="paragraph" w:styleId="ListBullet2">
    <w:name w:val="List Bullet 2"/>
    <w:basedOn w:val="ListBullet"/>
    <w:semiHidden/>
    <w:rsid w:val="00E10A8D"/>
    <w:pPr>
      <w:ind w:left="851"/>
    </w:pPr>
  </w:style>
  <w:style w:type="paragraph" w:styleId="ListBullet3">
    <w:name w:val="List Bullet 3"/>
    <w:basedOn w:val="ListBullet2"/>
    <w:semiHidden/>
    <w:rsid w:val="00E10A8D"/>
    <w:pPr>
      <w:ind w:left="1135"/>
    </w:pPr>
  </w:style>
  <w:style w:type="paragraph" w:styleId="ListNumber">
    <w:name w:val="List Number"/>
    <w:basedOn w:val="List"/>
    <w:semiHidden/>
    <w:rsid w:val="00E10A8D"/>
  </w:style>
  <w:style w:type="paragraph" w:customStyle="1" w:styleId="EQ">
    <w:name w:val="EQ"/>
    <w:basedOn w:val="Normal"/>
    <w:next w:val="Normal"/>
    <w:rsid w:val="00E10A8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10A8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A8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A8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10A8D"/>
    <w:pPr>
      <w:jc w:val="right"/>
    </w:pPr>
  </w:style>
  <w:style w:type="paragraph" w:customStyle="1" w:styleId="H6">
    <w:name w:val="H6"/>
    <w:basedOn w:val="Heading5"/>
    <w:next w:val="Normal"/>
    <w:rsid w:val="00E10A8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A8D"/>
    <w:pPr>
      <w:ind w:left="851" w:hanging="851"/>
    </w:pPr>
  </w:style>
  <w:style w:type="paragraph" w:customStyle="1" w:styleId="TAL">
    <w:name w:val="TAL"/>
    <w:basedOn w:val="Normal"/>
    <w:rsid w:val="00E10A8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10A8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10A8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10A8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10A8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10A8D"/>
    <w:pPr>
      <w:framePr w:wrap="notBeside" w:y="16161"/>
    </w:pPr>
  </w:style>
  <w:style w:type="character" w:customStyle="1" w:styleId="ZGSM">
    <w:name w:val="ZGSM"/>
    <w:rsid w:val="00E10A8D"/>
  </w:style>
  <w:style w:type="paragraph" w:styleId="List2">
    <w:name w:val="List 2"/>
    <w:basedOn w:val="List"/>
    <w:semiHidden/>
    <w:rsid w:val="00E10A8D"/>
    <w:pPr>
      <w:ind w:left="851"/>
    </w:pPr>
  </w:style>
  <w:style w:type="paragraph" w:customStyle="1" w:styleId="ZG">
    <w:name w:val="ZG"/>
    <w:rsid w:val="00E10A8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10A8D"/>
    <w:pPr>
      <w:ind w:left="1135"/>
    </w:pPr>
  </w:style>
  <w:style w:type="paragraph" w:styleId="List4">
    <w:name w:val="List 4"/>
    <w:basedOn w:val="List3"/>
    <w:semiHidden/>
    <w:rsid w:val="00E10A8D"/>
    <w:pPr>
      <w:ind w:left="1418"/>
    </w:pPr>
  </w:style>
  <w:style w:type="paragraph" w:styleId="List5">
    <w:name w:val="List 5"/>
    <w:basedOn w:val="List4"/>
    <w:semiHidden/>
    <w:rsid w:val="00E10A8D"/>
    <w:pPr>
      <w:ind w:left="1702"/>
    </w:pPr>
  </w:style>
  <w:style w:type="paragraph" w:customStyle="1" w:styleId="EditorsNote">
    <w:name w:val="Editor's Note"/>
    <w:basedOn w:val="NO"/>
    <w:rsid w:val="00E10A8D"/>
    <w:rPr>
      <w:color w:val="FF0000"/>
    </w:rPr>
  </w:style>
  <w:style w:type="paragraph" w:styleId="List">
    <w:name w:val="List"/>
    <w:basedOn w:val="Normal"/>
    <w:semiHidden/>
    <w:rsid w:val="00E10A8D"/>
    <w:pPr>
      <w:ind w:left="568" w:hanging="284"/>
    </w:pPr>
  </w:style>
  <w:style w:type="paragraph" w:styleId="ListBullet">
    <w:name w:val="List Bullet"/>
    <w:basedOn w:val="List"/>
    <w:semiHidden/>
    <w:rsid w:val="00E10A8D"/>
  </w:style>
  <w:style w:type="paragraph" w:styleId="ListBullet4">
    <w:name w:val="List Bullet 4"/>
    <w:basedOn w:val="ListBullet3"/>
    <w:semiHidden/>
    <w:rsid w:val="00E10A8D"/>
    <w:pPr>
      <w:ind w:left="1418"/>
    </w:pPr>
  </w:style>
  <w:style w:type="paragraph" w:styleId="ListBullet5">
    <w:name w:val="List Bullet 5"/>
    <w:basedOn w:val="ListBullet4"/>
    <w:semiHidden/>
    <w:rsid w:val="00E10A8D"/>
    <w:pPr>
      <w:ind w:left="1702"/>
    </w:pPr>
  </w:style>
  <w:style w:type="paragraph" w:customStyle="1" w:styleId="B1">
    <w:name w:val="B1"/>
    <w:basedOn w:val="List"/>
    <w:rsid w:val="00E10A8D"/>
  </w:style>
  <w:style w:type="paragraph" w:customStyle="1" w:styleId="B2">
    <w:name w:val="B2"/>
    <w:basedOn w:val="List2"/>
    <w:rsid w:val="00E10A8D"/>
  </w:style>
  <w:style w:type="paragraph" w:customStyle="1" w:styleId="B3">
    <w:name w:val="B3"/>
    <w:basedOn w:val="List3"/>
    <w:rsid w:val="00E10A8D"/>
  </w:style>
  <w:style w:type="paragraph" w:customStyle="1" w:styleId="B4">
    <w:name w:val="B4"/>
    <w:basedOn w:val="List4"/>
    <w:rsid w:val="00E10A8D"/>
  </w:style>
  <w:style w:type="paragraph" w:customStyle="1" w:styleId="B5">
    <w:name w:val="B5"/>
    <w:basedOn w:val="List5"/>
    <w:rsid w:val="00E10A8D"/>
  </w:style>
  <w:style w:type="paragraph" w:styleId="Footer">
    <w:name w:val="footer"/>
    <w:basedOn w:val="Header"/>
    <w:semiHidden/>
    <w:rsid w:val="00E10A8D"/>
    <w:pPr>
      <w:jc w:val="center"/>
    </w:pPr>
    <w:rPr>
      <w:i/>
    </w:rPr>
  </w:style>
  <w:style w:type="paragraph" w:customStyle="1" w:styleId="ZTD">
    <w:name w:val="ZTD"/>
    <w:basedOn w:val="ZB"/>
    <w:rsid w:val="00E10A8D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uiPriority w:val="39"/>
    <w:rsid w:val="007943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220</TotalTime>
  <Pages>9</Pages>
  <Words>14573</Words>
  <Characters>83068</Characters>
  <Application>Microsoft Office Word</Application>
  <DocSecurity>0</DocSecurity>
  <Lines>692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97447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MCC</dc:creator>
  <cp:keywords>ESA, style sheet, Winword</cp:keywords>
  <dc:description/>
  <cp:lastModifiedBy>MCC</cp:lastModifiedBy>
  <cp:revision>19</cp:revision>
  <cp:lastPrinted>1899-12-31T23:00:00Z</cp:lastPrinted>
  <dcterms:created xsi:type="dcterms:W3CDTF">2022-06-01T09:50:00Z</dcterms:created>
  <dcterms:modified xsi:type="dcterms:W3CDTF">2022-08-10T20:31:00Z</dcterms:modified>
</cp:coreProperties>
</file>